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146B" w:rsidRPr="00690337" w:rsidRDefault="001A1D95" w:rsidP="0069146B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  <w:lang w:eastAsia="hr-HR"/>
        </w:rPr>
        <w:pict>
          <v:rect id="_x0000_s1026" style="position:absolute;margin-left:210pt;margin-top:.55pt;width:255.1pt;height:239.65pt;z-index:251655680"/>
        </w:pict>
      </w: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2F174B" w:rsidRPr="00690337" w:rsidRDefault="002F174B" w:rsidP="0069146B">
      <w:pPr>
        <w:ind w:left="2127"/>
        <w:jc w:val="center"/>
        <w:rPr>
          <w:rFonts w:ascii="Arial" w:hAnsi="Arial" w:cs="Arial"/>
          <w:b/>
          <w:color w:val="000000" w:themeColor="text1"/>
          <w:sz w:val="32"/>
          <w:szCs w:val="40"/>
          <w:lang w:val="da-DK"/>
        </w:rPr>
      </w:pPr>
    </w:p>
    <w:p w:rsidR="00144285" w:rsidRPr="00690337" w:rsidRDefault="00144285" w:rsidP="0069146B">
      <w:pPr>
        <w:ind w:left="2127"/>
        <w:jc w:val="center"/>
        <w:rPr>
          <w:rFonts w:ascii="Arial" w:hAnsi="Arial" w:cs="Arial"/>
          <w:b/>
          <w:color w:val="000000" w:themeColor="text1"/>
          <w:sz w:val="32"/>
          <w:szCs w:val="40"/>
          <w:lang w:val="da-DK"/>
        </w:rPr>
      </w:pPr>
    </w:p>
    <w:p w:rsidR="00144285" w:rsidRPr="00690337" w:rsidRDefault="00144285" w:rsidP="0069146B">
      <w:pPr>
        <w:ind w:left="2127"/>
        <w:jc w:val="center"/>
        <w:rPr>
          <w:rFonts w:ascii="Arial" w:hAnsi="Arial" w:cs="Arial"/>
          <w:b/>
          <w:color w:val="000000" w:themeColor="text1"/>
          <w:sz w:val="32"/>
          <w:szCs w:val="40"/>
          <w:lang w:val="da-DK"/>
        </w:rPr>
      </w:pPr>
    </w:p>
    <w:p w:rsidR="0069146B" w:rsidRPr="00690337" w:rsidRDefault="007C7CA5" w:rsidP="0069146B">
      <w:pPr>
        <w:ind w:left="2127"/>
        <w:jc w:val="center"/>
        <w:rPr>
          <w:rFonts w:ascii="Arial" w:hAnsi="Arial" w:cs="Arial"/>
          <w:b/>
          <w:color w:val="000000" w:themeColor="text1"/>
          <w:sz w:val="32"/>
          <w:szCs w:val="40"/>
          <w:lang w:val="da-DK"/>
        </w:rPr>
      </w:pPr>
      <w:r>
        <w:rPr>
          <w:rFonts w:ascii="Arial" w:hAnsi="Arial" w:cs="Arial"/>
          <w:b/>
          <w:color w:val="000000" w:themeColor="text1"/>
          <w:sz w:val="32"/>
          <w:szCs w:val="40"/>
          <w:lang w:val="da-DK"/>
        </w:rPr>
        <w:t>IZVEDBENI PROJEKT</w:t>
      </w:r>
      <w:r w:rsidR="00303063" w:rsidRPr="00690337">
        <w:rPr>
          <w:rFonts w:ascii="Arial" w:hAnsi="Arial" w:cs="Arial"/>
          <w:b/>
          <w:color w:val="000000" w:themeColor="text1"/>
          <w:sz w:val="32"/>
          <w:szCs w:val="40"/>
          <w:lang w:val="da-DK"/>
        </w:rPr>
        <w:t xml:space="preserve"> </w:t>
      </w:r>
      <w:r w:rsidR="00144285" w:rsidRPr="00690337">
        <w:rPr>
          <w:rFonts w:ascii="Arial" w:hAnsi="Arial" w:cs="Arial"/>
          <w:b/>
          <w:color w:val="000000" w:themeColor="text1"/>
          <w:sz w:val="32"/>
          <w:szCs w:val="40"/>
          <w:lang w:val="da-DK"/>
        </w:rPr>
        <w:t>STROJARSKI</w:t>
      </w:r>
      <w:r>
        <w:rPr>
          <w:rFonts w:ascii="Arial" w:hAnsi="Arial" w:cs="Arial"/>
          <w:b/>
          <w:color w:val="000000" w:themeColor="text1"/>
          <w:sz w:val="32"/>
          <w:szCs w:val="40"/>
          <w:lang w:val="da-DK"/>
        </w:rPr>
        <w:t>H</w:t>
      </w:r>
      <w:r w:rsidR="00144285" w:rsidRPr="00690337">
        <w:rPr>
          <w:rFonts w:ascii="Arial" w:hAnsi="Arial" w:cs="Arial"/>
          <w:b/>
          <w:color w:val="000000" w:themeColor="text1"/>
          <w:sz w:val="32"/>
          <w:szCs w:val="40"/>
          <w:lang w:val="da-DK"/>
        </w:rPr>
        <w:t xml:space="preserve"> </w:t>
      </w:r>
      <w:r>
        <w:rPr>
          <w:rFonts w:ascii="Arial" w:hAnsi="Arial" w:cs="Arial"/>
          <w:b/>
          <w:color w:val="000000" w:themeColor="text1"/>
          <w:sz w:val="32"/>
          <w:szCs w:val="40"/>
          <w:lang w:val="da-DK"/>
        </w:rPr>
        <w:t>INSTALACIJA</w:t>
      </w:r>
    </w:p>
    <w:p w:rsidR="00D022C6" w:rsidRPr="00690337" w:rsidRDefault="00E721FD" w:rsidP="00D022C6">
      <w:pPr>
        <w:spacing w:before="240"/>
        <w:ind w:left="2127"/>
        <w:jc w:val="center"/>
        <w:rPr>
          <w:rFonts w:ascii="Arial" w:hAnsi="Arial" w:cs="Arial"/>
          <w:b/>
          <w:color w:val="000000" w:themeColor="text1"/>
          <w:szCs w:val="40"/>
          <w:lang w:val="da-DK"/>
        </w:rPr>
      </w:pPr>
      <w:r w:rsidRPr="00690337">
        <w:rPr>
          <w:rFonts w:ascii="Arial" w:hAnsi="Arial" w:cs="Arial"/>
          <w:b/>
          <w:color w:val="000000" w:themeColor="text1"/>
          <w:szCs w:val="40"/>
          <w:lang w:val="da-DK"/>
        </w:rPr>
        <w:t>MAP</w:t>
      </w:r>
      <w:r w:rsidR="006166E4" w:rsidRPr="00690337">
        <w:rPr>
          <w:rFonts w:ascii="Arial" w:hAnsi="Arial" w:cs="Arial"/>
          <w:b/>
          <w:color w:val="000000" w:themeColor="text1"/>
          <w:szCs w:val="40"/>
          <w:lang w:val="da-DK"/>
        </w:rPr>
        <w:t xml:space="preserve">A </w:t>
      </w:r>
      <w:r w:rsidR="007C7CA5">
        <w:rPr>
          <w:rFonts w:ascii="Arial" w:hAnsi="Arial" w:cs="Arial"/>
          <w:b/>
          <w:color w:val="000000" w:themeColor="text1"/>
          <w:szCs w:val="40"/>
          <w:lang w:val="da-DK"/>
        </w:rPr>
        <w:t>V</w:t>
      </w:r>
    </w:p>
    <w:p w:rsidR="007C68FC" w:rsidRPr="00690337" w:rsidRDefault="00994784" w:rsidP="0069146B">
      <w:pPr>
        <w:rPr>
          <w:rFonts w:ascii="Arial" w:hAnsi="Arial" w:cs="Arial"/>
          <w:b/>
          <w:color w:val="000000" w:themeColor="text1"/>
          <w:lang w:val="da-DK"/>
        </w:rPr>
      </w:pPr>
      <w:r w:rsidRPr="00690337">
        <w:rPr>
          <w:rFonts w:ascii="Arial" w:hAnsi="Arial" w:cs="Arial"/>
          <w:b/>
          <w:color w:val="000000" w:themeColor="text1"/>
          <w:lang w:val="da-DK"/>
        </w:rPr>
        <w:tab/>
      </w:r>
      <w:r w:rsidR="007B1185" w:rsidRPr="00690337">
        <w:rPr>
          <w:rFonts w:ascii="Arial" w:hAnsi="Arial" w:cs="Arial"/>
          <w:b/>
          <w:color w:val="000000" w:themeColor="text1"/>
          <w:lang w:val="da-DK"/>
        </w:rPr>
        <w:t xml:space="preserve">ZOP: </w:t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ZOP"/>
          <w:tag w:val="ZOP"/>
          <w:id w:val="5953643"/>
          <w:placeholder>
            <w:docPart w:val="E8773659FADA4B8DBEE46060D846230E"/>
          </w:placeholder>
          <w:dataBinding w:prefixMappings="xmlns:ns0='http://schemas.microsoft.com/office/2006/coverPageProps' " w:xpath="/ns0:CoverPageProperties[1]/ns0:CompanyAddress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da-DK"/>
            </w:rPr>
            <w:t>04</w:t>
          </w:r>
          <w:r w:rsidR="00E721FD" w:rsidRPr="00690337">
            <w:rPr>
              <w:rFonts w:ascii="Arial" w:hAnsi="Arial" w:cs="Arial"/>
              <w:b/>
              <w:color w:val="000000" w:themeColor="text1"/>
              <w:lang w:val="da-DK"/>
            </w:rPr>
            <w:t>/18</w:t>
          </w:r>
        </w:sdtContent>
      </w:sdt>
    </w:p>
    <w:p w:rsidR="0069146B" w:rsidRPr="00690337" w:rsidRDefault="0069146B" w:rsidP="0069146B">
      <w:pPr>
        <w:rPr>
          <w:rFonts w:ascii="Arial" w:hAnsi="Arial" w:cs="Arial"/>
          <w:b/>
          <w:color w:val="000000" w:themeColor="text1"/>
          <w:lang w:val="da-DK"/>
        </w:rPr>
      </w:pPr>
      <w:r w:rsidRPr="00690337">
        <w:rPr>
          <w:rFonts w:ascii="Arial" w:hAnsi="Arial" w:cs="Arial"/>
          <w:b/>
          <w:color w:val="000000" w:themeColor="text1"/>
          <w:sz w:val="40"/>
          <w:szCs w:val="40"/>
          <w:lang w:val="da-DK"/>
        </w:rPr>
        <w:tab/>
      </w:r>
      <w:r w:rsidR="007B1185" w:rsidRPr="00690337">
        <w:rPr>
          <w:rFonts w:ascii="Arial" w:hAnsi="Arial" w:cs="Arial"/>
          <w:b/>
          <w:color w:val="000000" w:themeColor="text1"/>
          <w:lang w:val="da-DK"/>
        </w:rPr>
        <w:t xml:space="preserve">Br.projekta: T.D. </w:t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591"/>
          <w:placeholder>
            <w:docPart w:val="0CBE10482621421CAF0E0469FC9C069F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656EB2" w:rsidRPr="00690337">
            <w:rPr>
              <w:rFonts w:ascii="Arial" w:hAnsi="Arial" w:cs="Arial"/>
              <w:b/>
              <w:color w:val="000000" w:themeColor="text1"/>
              <w:lang w:val="da-DK"/>
            </w:rPr>
            <w:t>0</w:t>
          </w:r>
          <w:r w:rsidR="007C7CA5">
            <w:rPr>
              <w:rFonts w:ascii="Arial" w:hAnsi="Arial" w:cs="Arial"/>
              <w:b/>
              <w:color w:val="000000" w:themeColor="text1"/>
              <w:lang w:val="da-DK"/>
            </w:rPr>
            <w:t>8</w:t>
          </w:r>
          <w:r w:rsidR="00303063" w:rsidRPr="00690337">
            <w:rPr>
              <w:rFonts w:ascii="Arial" w:hAnsi="Arial" w:cs="Arial"/>
              <w:b/>
              <w:color w:val="000000" w:themeColor="text1"/>
              <w:lang w:val="da-DK"/>
            </w:rPr>
            <w:t>-</w:t>
          </w:r>
          <w:r w:rsidR="00E721FD" w:rsidRPr="00690337">
            <w:rPr>
              <w:rFonts w:ascii="Arial" w:hAnsi="Arial" w:cs="Arial"/>
              <w:b/>
              <w:color w:val="000000" w:themeColor="text1"/>
              <w:lang w:val="da-DK"/>
            </w:rPr>
            <w:t>0</w:t>
          </w:r>
          <w:r w:rsidR="00144285" w:rsidRPr="00690337">
            <w:rPr>
              <w:rFonts w:ascii="Arial" w:hAnsi="Arial" w:cs="Arial"/>
              <w:b/>
              <w:color w:val="000000" w:themeColor="text1"/>
              <w:lang w:val="da-DK"/>
            </w:rPr>
            <w:t>5</w:t>
          </w:r>
          <w:r w:rsidR="00303063" w:rsidRPr="00690337">
            <w:rPr>
              <w:rFonts w:ascii="Arial" w:hAnsi="Arial" w:cs="Arial"/>
              <w:b/>
              <w:color w:val="000000" w:themeColor="text1"/>
              <w:lang w:val="da-DK"/>
            </w:rPr>
            <w:t>/1</w:t>
          </w:r>
          <w:r w:rsidR="00E721FD" w:rsidRPr="00690337">
            <w:rPr>
              <w:rFonts w:ascii="Arial" w:hAnsi="Arial" w:cs="Arial"/>
              <w:b/>
              <w:color w:val="000000" w:themeColor="text1"/>
              <w:lang w:val="da-DK"/>
            </w:rPr>
            <w:t>8</w:t>
          </w:r>
          <w:r w:rsidR="00303063" w:rsidRPr="00690337">
            <w:rPr>
              <w:rFonts w:ascii="Arial" w:hAnsi="Arial" w:cs="Arial"/>
              <w:b/>
              <w:color w:val="000000" w:themeColor="text1"/>
              <w:lang w:val="da-DK"/>
            </w:rPr>
            <w:t xml:space="preserve"> GHV</w:t>
          </w:r>
        </w:sdtContent>
      </w:sdt>
    </w:p>
    <w:p w:rsidR="00C53808" w:rsidRPr="00690337" w:rsidRDefault="0069146B" w:rsidP="00C53808">
      <w:pPr>
        <w:rPr>
          <w:rStyle w:val="Heading3Char"/>
          <w:b w:val="0"/>
          <w:color w:val="000000" w:themeColor="text1"/>
        </w:rPr>
      </w:pPr>
      <w:r w:rsidRPr="00690337">
        <w:rPr>
          <w:rFonts w:ascii="Arial" w:hAnsi="Arial" w:cs="Arial"/>
          <w:b/>
          <w:color w:val="000000" w:themeColor="text1"/>
          <w:sz w:val="40"/>
          <w:szCs w:val="40"/>
          <w:lang w:val="da-DK"/>
        </w:rPr>
        <w:tab/>
      </w:r>
      <w:r w:rsidRPr="00690337">
        <w:rPr>
          <w:rFonts w:ascii="Arial" w:hAnsi="Arial" w:cs="Arial"/>
          <w:b/>
          <w:color w:val="000000" w:themeColor="text1"/>
          <w:sz w:val="40"/>
          <w:szCs w:val="40"/>
          <w:lang w:val="da-DK"/>
        </w:rPr>
        <w:tab/>
      </w:r>
      <w:r w:rsidRPr="00690337">
        <w:rPr>
          <w:rFonts w:ascii="Arial" w:hAnsi="Arial" w:cs="Arial"/>
          <w:b/>
          <w:color w:val="000000" w:themeColor="text1"/>
          <w:sz w:val="40"/>
          <w:szCs w:val="40"/>
          <w:lang w:val="da-DK"/>
        </w:rPr>
        <w:tab/>
      </w:r>
      <w:r w:rsidRPr="00690337">
        <w:rPr>
          <w:rFonts w:ascii="Arial" w:hAnsi="Arial" w:cs="Arial"/>
          <w:b/>
          <w:color w:val="000000" w:themeColor="text1"/>
          <w:sz w:val="40"/>
          <w:szCs w:val="40"/>
          <w:lang w:val="da-DK"/>
        </w:rPr>
        <w:tab/>
      </w:r>
      <w:r w:rsidRPr="00690337">
        <w:rPr>
          <w:rFonts w:ascii="Arial" w:hAnsi="Arial" w:cs="Arial"/>
          <w:b/>
          <w:color w:val="000000" w:themeColor="text1"/>
          <w:sz w:val="40"/>
          <w:szCs w:val="40"/>
          <w:lang w:val="da-DK"/>
        </w:rPr>
        <w:tab/>
      </w:r>
      <w:r w:rsidRPr="00690337">
        <w:rPr>
          <w:rFonts w:ascii="Arial" w:hAnsi="Arial" w:cs="Arial"/>
          <w:b/>
          <w:color w:val="000000" w:themeColor="text1"/>
          <w:sz w:val="40"/>
          <w:szCs w:val="40"/>
          <w:lang w:val="da-DK"/>
        </w:rPr>
        <w:tab/>
      </w:r>
      <w:r w:rsidR="00591716" w:rsidRPr="00690337">
        <w:rPr>
          <w:rFonts w:ascii="Arial" w:hAnsi="Arial" w:cs="Arial"/>
          <w:b/>
          <w:color w:val="000000" w:themeColor="text1"/>
          <w:sz w:val="40"/>
          <w:szCs w:val="40"/>
          <w:lang w:val="da-DK"/>
        </w:rPr>
        <w:tab/>
      </w:r>
      <w:r w:rsidRPr="00690337">
        <w:rPr>
          <w:rStyle w:val="Heading3Char"/>
          <w:b w:val="0"/>
          <w:color w:val="000000" w:themeColor="text1"/>
        </w:rPr>
        <w:t>Objekt:</w:t>
      </w:r>
    </w:p>
    <w:p w:rsidR="00591716" w:rsidRPr="00690337" w:rsidRDefault="001A1D95" w:rsidP="006166E4">
      <w:pPr>
        <w:tabs>
          <w:tab w:val="left" w:pos="3686"/>
        </w:tabs>
        <w:ind w:left="4920"/>
        <w:rPr>
          <w:rStyle w:val="Heading3Char"/>
          <w:color w:val="000000" w:themeColor="text1"/>
          <w:sz w:val="24"/>
          <w:szCs w:val="24"/>
        </w:rPr>
      </w:pPr>
      <w:sdt>
        <w:sdtPr>
          <w:rPr>
            <w:rStyle w:val="Heading3Char"/>
            <w:color w:val="000000" w:themeColor="text1"/>
            <w:lang w:val="en-GB"/>
          </w:rPr>
          <w:alias w:val="OBJEKT"/>
          <w:tag w:val="OBJEKT"/>
          <w:id w:val="5953594"/>
          <w:placeholder>
            <w:docPart w:val="CE60C52385C14EEAB149798144B5C388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>
          <w:rPr>
            <w:rStyle w:val="Heading3Char"/>
          </w:rPr>
        </w:sdtEndPr>
        <w:sdtContent>
          <w:r w:rsidR="007C7CA5">
            <w:rPr>
              <w:rStyle w:val="Heading3Char"/>
              <w:color w:val="000000" w:themeColor="text1"/>
              <w:lang w:val="en-GB"/>
            </w:rPr>
            <w:t xml:space="preserve">DJEČJI VRTIĆ – Put </w:t>
          </w:r>
          <w:proofErr w:type="gramStart"/>
          <w:r w:rsidR="007C7CA5">
            <w:rPr>
              <w:rStyle w:val="Heading3Char"/>
              <w:color w:val="000000" w:themeColor="text1"/>
              <w:lang w:val="en-GB"/>
            </w:rPr>
            <w:t>na</w:t>
          </w:r>
          <w:proofErr w:type="gramEnd"/>
          <w:r w:rsidR="007C7CA5">
            <w:rPr>
              <w:rStyle w:val="Heading3Char"/>
              <w:color w:val="000000" w:themeColor="text1"/>
              <w:lang w:val="en-GB"/>
            </w:rPr>
            <w:t xml:space="preserve"> more /Adaptacija/ čest.zgr. 92/7 </w:t>
          </w:r>
          <w:proofErr w:type="gramStart"/>
          <w:r w:rsidR="007C7CA5">
            <w:rPr>
              <w:rStyle w:val="Heading3Char"/>
              <w:color w:val="000000" w:themeColor="text1"/>
              <w:lang w:val="en-GB"/>
            </w:rPr>
            <w:t>na</w:t>
          </w:r>
          <w:proofErr w:type="gramEnd"/>
          <w:r w:rsidR="007C7CA5">
            <w:rPr>
              <w:rStyle w:val="Heading3Char"/>
              <w:color w:val="000000" w:themeColor="text1"/>
              <w:lang w:val="en-GB"/>
            </w:rPr>
            <w:t xml:space="preserve"> čest.zem. 836/1, 836/2, 836/3, 835/1, 835/2 i 836/4 sve k.o. Mokošica</w:t>
          </w:r>
        </w:sdtContent>
      </w:sdt>
    </w:p>
    <w:p w:rsidR="00403A2E" w:rsidRPr="00690337" w:rsidRDefault="00403A2E" w:rsidP="00303063">
      <w:pPr>
        <w:ind w:left="4920"/>
        <w:rPr>
          <w:rStyle w:val="Heading3Char"/>
          <w:b w:val="0"/>
          <w:color w:val="000000" w:themeColor="text1"/>
        </w:rPr>
      </w:pPr>
    </w:p>
    <w:p w:rsidR="0069146B" w:rsidRPr="00690337" w:rsidRDefault="0069146B" w:rsidP="003A0B68">
      <w:pPr>
        <w:ind w:left="4248" w:firstLine="708"/>
        <w:rPr>
          <w:rStyle w:val="Heading3Char"/>
          <w:color w:val="000000" w:themeColor="text1"/>
        </w:rPr>
      </w:pPr>
      <w:r w:rsidRPr="00690337">
        <w:rPr>
          <w:rStyle w:val="Heading3Char"/>
          <w:b w:val="0"/>
          <w:color w:val="000000" w:themeColor="text1"/>
        </w:rPr>
        <w:t>Investitor:</w:t>
      </w:r>
    </w:p>
    <w:p w:rsidR="003A0B68" w:rsidRPr="00690337" w:rsidRDefault="001A1D95" w:rsidP="00E721FD">
      <w:pPr>
        <w:ind w:left="4956"/>
        <w:rPr>
          <w:rFonts w:ascii="Arial" w:hAnsi="Arial" w:cs="Arial"/>
          <w:b/>
          <w:bCs/>
          <w:color w:val="000000" w:themeColor="text1"/>
        </w:rPr>
      </w:pPr>
      <w:sdt>
        <w:sdtPr>
          <w:rPr>
            <w:rStyle w:val="Heading3Char"/>
            <w:color w:val="000000" w:themeColor="text1"/>
            <w:lang w:val="en-GB"/>
          </w:rPr>
          <w:alias w:val="INVESTITOR"/>
          <w:tag w:val="INVESTITOR"/>
          <w:id w:val="5953601"/>
          <w:placeholder>
            <w:docPart w:val="BDF1D458C0144A10B37F3541F082CB90"/>
          </w:placeholder>
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<w:text/>
        </w:sdtPr>
        <w:sdtEndPr>
          <w:rPr>
            <w:rStyle w:val="Heading3Char"/>
          </w:rPr>
        </w:sdtEndPr>
        <w:sdtContent>
          <w:r w:rsidR="007C7CA5">
            <w:rPr>
              <w:rStyle w:val="Heading3Char"/>
              <w:color w:val="000000" w:themeColor="text1"/>
              <w:lang w:val="en-GB"/>
            </w:rPr>
            <w:t>GRAD DUBROVNIK, OIB: 21712494719, Pred Dvorom 1 20000 Dubrovnik</w:t>
          </w:r>
        </w:sdtContent>
      </w:sdt>
    </w:p>
    <w:p w:rsidR="003A0B68" w:rsidRPr="00690337" w:rsidRDefault="003A0B68" w:rsidP="003A0B68">
      <w:pPr>
        <w:ind w:left="4248" w:firstLine="708"/>
        <w:rPr>
          <w:rStyle w:val="Heading3Char"/>
          <w:b w:val="0"/>
          <w:color w:val="000000" w:themeColor="text1"/>
        </w:rPr>
      </w:pPr>
    </w:p>
    <w:p w:rsidR="0069146B" w:rsidRPr="00690337" w:rsidRDefault="003A0B68" w:rsidP="003A0B68">
      <w:pPr>
        <w:ind w:left="4248" w:firstLine="708"/>
        <w:rPr>
          <w:rStyle w:val="Heading3Char"/>
          <w:b w:val="0"/>
          <w:color w:val="000000" w:themeColor="text1"/>
        </w:rPr>
      </w:pPr>
      <w:r w:rsidRPr="00690337">
        <w:rPr>
          <w:rStyle w:val="Heading3Char"/>
          <w:b w:val="0"/>
          <w:color w:val="000000" w:themeColor="text1"/>
        </w:rPr>
        <w:t>G</w:t>
      </w:r>
      <w:r w:rsidR="0069146B" w:rsidRPr="00690337">
        <w:rPr>
          <w:rStyle w:val="Heading3Char"/>
          <w:b w:val="0"/>
          <w:color w:val="000000" w:themeColor="text1"/>
        </w:rPr>
        <w:t>lavni projektant:</w:t>
      </w:r>
    </w:p>
    <w:p w:rsidR="0069146B" w:rsidRPr="00690337" w:rsidRDefault="007C7CA5" w:rsidP="003A0B68">
      <w:pPr>
        <w:ind w:left="4248" w:firstLine="708"/>
        <w:rPr>
          <w:rStyle w:val="Heading3Char"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>Vesna Nikolić</w:t>
      </w:r>
      <w:r w:rsidR="00434117" w:rsidRPr="00690337">
        <w:rPr>
          <w:rFonts w:ascii="Arial" w:hAnsi="Arial" w:cs="Arial"/>
          <w:b/>
          <w:color w:val="000000" w:themeColor="text1"/>
        </w:rPr>
        <w:t xml:space="preserve">, </w:t>
      </w:r>
      <w:r w:rsidR="00D244CB" w:rsidRPr="00690337">
        <w:rPr>
          <w:rFonts w:ascii="Arial" w:hAnsi="Arial" w:cs="Arial"/>
          <w:b/>
          <w:color w:val="000000" w:themeColor="text1"/>
        </w:rPr>
        <w:t>dipl</w:t>
      </w:r>
      <w:r w:rsidR="00434117" w:rsidRPr="00690337">
        <w:rPr>
          <w:rFonts w:ascii="Arial" w:hAnsi="Arial" w:cs="Arial"/>
          <w:b/>
          <w:color w:val="000000" w:themeColor="text1"/>
        </w:rPr>
        <w:t>.ing.arh</w:t>
      </w:r>
    </w:p>
    <w:p w:rsidR="0069146B" w:rsidRPr="00690337" w:rsidRDefault="0069146B" w:rsidP="0069146B">
      <w:pPr>
        <w:ind w:left="5040"/>
        <w:rPr>
          <w:rStyle w:val="Heading3Char"/>
          <w:color w:val="000000" w:themeColor="text1"/>
        </w:rPr>
      </w:pPr>
    </w:p>
    <w:p w:rsidR="0069146B" w:rsidRPr="00690337" w:rsidRDefault="0069146B" w:rsidP="001F7A41">
      <w:pPr>
        <w:ind w:left="4248" w:firstLine="708"/>
        <w:rPr>
          <w:rStyle w:val="Heading3Char"/>
          <w:color w:val="000000" w:themeColor="text1"/>
          <w:lang w:val="fr-FR"/>
        </w:rPr>
      </w:pPr>
      <w:r w:rsidRPr="00690337">
        <w:rPr>
          <w:rStyle w:val="Heading3Char"/>
          <w:b w:val="0"/>
          <w:color w:val="000000" w:themeColor="text1"/>
          <w:lang w:val="fr-FR"/>
        </w:rPr>
        <w:t>Projektant:</w:t>
      </w:r>
    </w:p>
    <w:p w:rsidR="0069146B" w:rsidRPr="00690337" w:rsidRDefault="00E721FD" w:rsidP="001F7A41">
      <w:pPr>
        <w:ind w:left="4248" w:firstLine="708"/>
        <w:rPr>
          <w:rStyle w:val="Heading3Char"/>
          <w:color w:val="000000" w:themeColor="text1"/>
          <w:sz w:val="24"/>
          <w:lang w:val="fr-FR"/>
        </w:rPr>
      </w:pPr>
      <w:r w:rsidRPr="00690337">
        <w:rPr>
          <w:rStyle w:val="Heading3Char"/>
          <w:color w:val="000000" w:themeColor="text1"/>
          <w:sz w:val="24"/>
          <w:lang w:val="fr-FR"/>
        </w:rPr>
        <w:t>Dubravko Moravec</w:t>
      </w:r>
      <w:r w:rsidR="00C53808" w:rsidRPr="00690337">
        <w:rPr>
          <w:rStyle w:val="Heading3Char"/>
          <w:color w:val="000000" w:themeColor="text1"/>
          <w:sz w:val="24"/>
          <w:lang w:val="fr-FR"/>
        </w:rPr>
        <w:t>, dipl.ing.stroj.</w:t>
      </w:r>
    </w:p>
    <w:p w:rsidR="0069146B" w:rsidRPr="00690337" w:rsidRDefault="0069146B" w:rsidP="0069146B">
      <w:pPr>
        <w:ind w:left="2124"/>
        <w:rPr>
          <w:rStyle w:val="Heading3Char"/>
          <w:color w:val="000000" w:themeColor="text1"/>
          <w:lang w:val="fr-FR"/>
        </w:rPr>
      </w:pPr>
    </w:p>
    <w:p w:rsidR="0069146B" w:rsidRPr="00690337" w:rsidRDefault="0069146B" w:rsidP="001F7A41">
      <w:pPr>
        <w:ind w:left="4248" w:firstLine="708"/>
        <w:rPr>
          <w:rStyle w:val="Heading3Char"/>
          <w:b w:val="0"/>
          <w:color w:val="000000" w:themeColor="text1"/>
          <w:lang w:val="fr-FR"/>
        </w:rPr>
      </w:pPr>
      <w:r w:rsidRPr="00690337">
        <w:rPr>
          <w:rStyle w:val="Heading3Char"/>
          <w:b w:val="0"/>
          <w:color w:val="000000" w:themeColor="text1"/>
          <w:lang w:val="fr-FR"/>
        </w:rPr>
        <w:t>Direktor:</w:t>
      </w:r>
    </w:p>
    <w:p w:rsidR="00403A2E" w:rsidRPr="00690337" w:rsidRDefault="00E721FD" w:rsidP="001F7A41">
      <w:pPr>
        <w:ind w:left="4248" w:firstLine="708"/>
        <w:rPr>
          <w:rStyle w:val="Heading3Char"/>
          <w:color w:val="000000" w:themeColor="text1"/>
          <w:sz w:val="24"/>
          <w:lang w:val="fr-FR"/>
        </w:rPr>
      </w:pPr>
      <w:r w:rsidRPr="00690337">
        <w:rPr>
          <w:rStyle w:val="Heading3Char"/>
          <w:color w:val="000000" w:themeColor="text1"/>
          <w:sz w:val="24"/>
          <w:lang w:val="fr-FR"/>
        </w:rPr>
        <w:t>Dubravko Moravec, dipl.ing.stroj.</w:t>
      </w:r>
    </w:p>
    <w:p w:rsidR="00144285" w:rsidRPr="00690337" w:rsidRDefault="00144285" w:rsidP="00303063">
      <w:pPr>
        <w:rPr>
          <w:rStyle w:val="Heading3Char"/>
          <w:b w:val="0"/>
          <w:color w:val="000000" w:themeColor="text1"/>
          <w:sz w:val="24"/>
          <w:lang w:val="fr-FR"/>
        </w:rPr>
      </w:pPr>
    </w:p>
    <w:p w:rsidR="00144285" w:rsidRPr="00690337" w:rsidRDefault="00144285" w:rsidP="00303063">
      <w:pPr>
        <w:rPr>
          <w:rStyle w:val="Heading3Char"/>
          <w:b w:val="0"/>
          <w:color w:val="000000" w:themeColor="text1"/>
          <w:sz w:val="24"/>
          <w:lang w:val="fr-FR"/>
        </w:rPr>
      </w:pPr>
    </w:p>
    <w:p w:rsidR="00D244CB" w:rsidRPr="00690337" w:rsidRDefault="00E87896" w:rsidP="00303063">
      <w:pPr>
        <w:rPr>
          <w:rStyle w:val="Heading3Char"/>
          <w:b w:val="0"/>
          <w:color w:val="000000" w:themeColor="text1"/>
          <w:sz w:val="24"/>
          <w:lang w:val="fr-FR"/>
        </w:rPr>
      </w:pPr>
      <w:r w:rsidRPr="00690337">
        <w:rPr>
          <w:rStyle w:val="Heading3Char"/>
          <w:b w:val="0"/>
          <w:color w:val="000000" w:themeColor="text1"/>
          <w:sz w:val="24"/>
          <w:lang w:val="fr-FR"/>
        </w:rPr>
        <w:t xml:space="preserve">Dubrovnik, </w:t>
      </w:r>
      <w:sdt>
        <w:sdtPr>
          <w:rPr>
            <w:rStyle w:val="Heading3Char"/>
            <w:b w:val="0"/>
            <w:color w:val="000000" w:themeColor="text1"/>
            <w:sz w:val="24"/>
            <w:lang w:val="fr-FR"/>
          </w:rPr>
          <w:alias w:val="DATUM"/>
          <w:tag w:val="DATUM"/>
          <w:id w:val="5953604"/>
          <w:placeholder>
            <w:docPart w:val="BD9896DBA6B54031A32AD456F7FDC9FA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>
          <w:rPr>
            <w:rStyle w:val="Heading3Char"/>
          </w:rPr>
        </w:sdtEndPr>
        <w:sdtContent>
          <w:r w:rsidR="003E583B">
            <w:rPr>
              <w:rStyle w:val="Heading3Char"/>
              <w:b w:val="0"/>
              <w:color w:val="000000" w:themeColor="text1"/>
              <w:sz w:val="24"/>
              <w:lang w:val="en-US"/>
            </w:rPr>
            <w:t>svib</w:t>
          </w:r>
          <w:r w:rsidR="00E721FD" w:rsidRPr="00690337">
            <w:rPr>
              <w:rStyle w:val="Heading3Char"/>
              <w:b w:val="0"/>
              <w:color w:val="000000" w:themeColor="text1"/>
              <w:sz w:val="24"/>
              <w:lang w:val="en-US"/>
            </w:rPr>
            <w:t>anj</w:t>
          </w:r>
          <w:r w:rsidR="006166E4" w:rsidRPr="00690337">
            <w:rPr>
              <w:rStyle w:val="Heading3Char"/>
              <w:b w:val="0"/>
              <w:color w:val="000000" w:themeColor="text1"/>
              <w:sz w:val="24"/>
              <w:lang w:val="en-US"/>
            </w:rPr>
            <w:t xml:space="preserve"> 201</w:t>
          </w:r>
          <w:r w:rsidR="00E721FD" w:rsidRPr="00690337">
            <w:rPr>
              <w:rStyle w:val="Heading3Char"/>
              <w:b w:val="0"/>
              <w:color w:val="000000" w:themeColor="text1"/>
              <w:sz w:val="24"/>
              <w:lang w:val="en-US"/>
            </w:rPr>
            <w:t>8</w:t>
          </w:r>
          <w:r w:rsidR="006166E4" w:rsidRPr="00690337">
            <w:rPr>
              <w:rStyle w:val="Heading3Char"/>
              <w:b w:val="0"/>
              <w:color w:val="000000" w:themeColor="text1"/>
              <w:sz w:val="24"/>
              <w:lang w:val="en-US"/>
            </w:rPr>
            <w:t>.</w:t>
          </w:r>
        </w:sdtContent>
      </w:sdt>
    </w:p>
    <w:p w:rsidR="008D122E" w:rsidRPr="00690337" w:rsidRDefault="008D122E" w:rsidP="0069146B">
      <w:pPr>
        <w:rPr>
          <w:rFonts w:ascii="Arial" w:hAnsi="Arial" w:cs="Arial"/>
          <w:b/>
          <w:color w:val="000000" w:themeColor="text1"/>
          <w:sz w:val="28"/>
        </w:rPr>
      </w:pPr>
    </w:p>
    <w:p w:rsidR="008D122E" w:rsidRDefault="008D122E" w:rsidP="0069146B">
      <w:pPr>
        <w:rPr>
          <w:rFonts w:ascii="Arial" w:hAnsi="Arial" w:cs="Arial"/>
          <w:b/>
          <w:color w:val="000000" w:themeColor="text1"/>
          <w:sz w:val="28"/>
        </w:rPr>
      </w:pPr>
    </w:p>
    <w:p w:rsidR="003E583B" w:rsidRDefault="003E583B" w:rsidP="0069146B">
      <w:pPr>
        <w:rPr>
          <w:rFonts w:ascii="Arial" w:hAnsi="Arial" w:cs="Arial"/>
          <w:b/>
          <w:color w:val="000000" w:themeColor="text1"/>
          <w:sz w:val="28"/>
        </w:rPr>
      </w:pPr>
    </w:p>
    <w:p w:rsidR="00690337" w:rsidRDefault="00690337" w:rsidP="0069146B">
      <w:pPr>
        <w:rPr>
          <w:rFonts w:ascii="Arial" w:hAnsi="Arial" w:cs="Arial"/>
          <w:b/>
          <w:color w:val="000000" w:themeColor="text1"/>
          <w:sz w:val="28"/>
        </w:rPr>
      </w:pPr>
    </w:p>
    <w:p w:rsidR="00690337" w:rsidRPr="00690337" w:rsidRDefault="00690337" w:rsidP="0069146B">
      <w:pPr>
        <w:rPr>
          <w:rFonts w:ascii="Arial" w:hAnsi="Arial" w:cs="Arial"/>
          <w:b/>
          <w:color w:val="000000" w:themeColor="text1"/>
          <w:sz w:val="28"/>
        </w:rPr>
      </w:pPr>
    </w:p>
    <w:p w:rsidR="0069146B" w:rsidRPr="00690337" w:rsidRDefault="0069146B" w:rsidP="0069146B">
      <w:pPr>
        <w:rPr>
          <w:rFonts w:ascii="Arial" w:hAnsi="Arial" w:cs="Arial"/>
          <w:b/>
          <w:color w:val="000000" w:themeColor="text1"/>
          <w:sz w:val="28"/>
        </w:rPr>
      </w:pPr>
      <w:r w:rsidRPr="00690337">
        <w:rPr>
          <w:rFonts w:ascii="Arial" w:hAnsi="Arial" w:cs="Arial"/>
          <w:b/>
          <w:color w:val="000000" w:themeColor="text1"/>
          <w:sz w:val="28"/>
        </w:rPr>
        <w:t>S A D R Ž A J :</w:t>
      </w: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69146B" w:rsidRPr="00690337" w:rsidRDefault="0069146B" w:rsidP="0069146B">
      <w:pPr>
        <w:pStyle w:val="Header"/>
        <w:numPr>
          <w:ilvl w:val="0"/>
          <w:numId w:val="1"/>
        </w:numPr>
        <w:tabs>
          <w:tab w:val="left" w:pos="3828"/>
          <w:tab w:val="left" w:pos="4111"/>
          <w:tab w:val="left" w:pos="7513"/>
        </w:tabs>
        <w:spacing w:line="360" w:lineRule="auto"/>
        <w:rPr>
          <w:rFonts w:cs="Arial"/>
          <w:b/>
          <w:color w:val="000000" w:themeColor="text1"/>
        </w:rPr>
      </w:pPr>
      <w:r w:rsidRPr="00690337">
        <w:rPr>
          <w:rFonts w:cs="Arial"/>
          <w:b/>
          <w:color w:val="000000" w:themeColor="text1"/>
        </w:rPr>
        <w:t>TEKSTUALNI DIO</w:t>
      </w:r>
    </w:p>
    <w:p w:rsidR="0069146B" w:rsidRPr="00690337" w:rsidRDefault="0069146B" w:rsidP="0069146B">
      <w:pPr>
        <w:ind w:left="1560" w:hanging="426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    1.1. RJEŠENJE O REGISTRACIJI</w:t>
      </w:r>
    </w:p>
    <w:p w:rsidR="0069146B" w:rsidRPr="00690337" w:rsidRDefault="0069146B" w:rsidP="0069146B">
      <w:pPr>
        <w:ind w:left="1560" w:hanging="426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    2.1  RJEŠENJE O IMENOVANJU PROJEKTANTA</w:t>
      </w:r>
    </w:p>
    <w:p w:rsidR="0069146B" w:rsidRPr="00690337" w:rsidRDefault="0069146B" w:rsidP="0069146B">
      <w:pPr>
        <w:ind w:left="1560" w:hanging="426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    2.2. RJEŠENJE PROJEKTANTA</w:t>
      </w:r>
    </w:p>
    <w:p w:rsidR="0069146B" w:rsidRPr="00690337" w:rsidRDefault="0069146B" w:rsidP="0069146B">
      <w:pPr>
        <w:ind w:left="1560" w:hanging="426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     2.3. ISPRAVA O PRIMJENI PRAVILA ZAŠTITE NA RADU</w:t>
      </w:r>
    </w:p>
    <w:p w:rsidR="0069146B" w:rsidRPr="00690337" w:rsidRDefault="0069146B" w:rsidP="0069146B">
      <w:pPr>
        <w:ind w:left="1560" w:hanging="426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     2.4. ISPRAVA O PRIMJENI PRAVILA ZAŠTITE OD POŽARA</w:t>
      </w:r>
    </w:p>
    <w:p w:rsidR="0069146B" w:rsidRPr="00690337" w:rsidRDefault="0069146B" w:rsidP="0069146B">
      <w:pPr>
        <w:ind w:left="1194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    </w:t>
      </w:r>
      <w:r w:rsidRPr="00690337">
        <w:rPr>
          <w:rFonts w:ascii="Arial" w:hAnsi="Arial" w:cs="Arial"/>
          <w:color w:val="000000" w:themeColor="text1"/>
        </w:rPr>
        <w:t>2.5. IZJAVA GLAVNOG PROJEKTANTA I PROJEKTANTA</w:t>
      </w:r>
    </w:p>
    <w:p w:rsidR="0069146B" w:rsidRPr="00690337" w:rsidRDefault="0069146B" w:rsidP="0069146B">
      <w:pPr>
        <w:ind w:left="1194" w:firstLine="360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    O USKLAĐENOSTI PROJEKATA</w:t>
      </w:r>
    </w:p>
    <w:p w:rsidR="0069146B" w:rsidRPr="00690337" w:rsidRDefault="0069146B" w:rsidP="0069146B">
      <w:pPr>
        <w:ind w:left="708" w:firstLine="708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3.1. PRIKAZ TEHNIČKIH RJEŠENJA ZA PRIMJENU PRAVILA ZAŠTITE   </w:t>
      </w:r>
    </w:p>
    <w:p w:rsidR="0069146B" w:rsidRPr="00690337" w:rsidRDefault="0069146B" w:rsidP="0069146B">
      <w:pPr>
        <w:ind w:left="708" w:firstLine="708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</w:rPr>
        <w:t xml:space="preserve">        </w:t>
      </w:r>
      <w:r w:rsidRPr="00690337">
        <w:rPr>
          <w:rFonts w:ascii="Arial" w:hAnsi="Arial" w:cs="Arial"/>
          <w:color w:val="000000" w:themeColor="text1"/>
          <w:lang w:val="fr-FR"/>
        </w:rPr>
        <w:t>NA RADU  PROTUPOŽARNE ZAŠTITE</w:t>
      </w:r>
    </w:p>
    <w:p w:rsidR="0069146B" w:rsidRPr="00690337" w:rsidRDefault="0069146B" w:rsidP="0069146B">
      <w:pPr>
        <w:ind w:left="1559" w:hanging="143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 4.    PROJEKTNI ZADATAK</w:t>
      </w:r>
    </w:p>
    <w:p w:rsidR="0069146B" w:rsidRPr="00690337" w:rsidRDefault="0069146B" w:rsidP="0069146B">
      <w:pPr>
        <w:ind w:left="851" w:firstLine="565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 5.    TEHNIČKI OPIS</w:t>
      </w:r>
    </w:p>
    <w:p w:rsidR="0069146B" w:rsidRPr="00690337" w:rsidRDefault="0069146B" w:rsidP="0069146B">
      <w:pPr>
        <w:ind w:left="851" w:firstLine="565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 6.    OPĆI I TEHNOLOŠKI UVJETI IZRADE</w:t>
      </w:r>
    </w:p>
    <w:p w:rsidR="0069146B" w:rsidRPr="00690337" w:rsidRDefault="0069146B" w:rsidP="0069146B">
      <w:pPr>
        <w:ind w:left="851" w:firstLine="565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 7.    POSEBNI TEHNIČKI UVJETI IZVOĐENJA </w:t>
      </w:r>
    </w:p>
    <w:p w:rsidR="0069146B" w:rsidRPr="00690337" w:rsidRDefault="0069146B" w:rsidP="0069146B">
      <w:pPr>
        <w:ind w:left="851" w:firstLine="565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 8.    </w:t>
      </w:r>
      <w:r w:rsidRPr="00690337">
        <w:rPr>
          <w:rFonts w:ascii="Arial" w:hAnsi="Arial" w:cs="Arial"/>
          <w:color w:val="000000" w:themeColor="text1"/>
        </w:rPr>
        <w:t>PROGRAM KONTROLE I OSIGURANJA KAKVOĆE</w:t>
      </w:r>
    </w:p>
    <w:p w:rsidR="00051DEF" w:rsidRPr="00690337" w:rsidRDefault="0069146B" w:rsidP="0069146B">
      <w:pPr>
        <w:ind w:left="708" w:firstLine="708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9.    TEHNIČKI PRORAČUN</w:t>
      </w:r>
    </w:p>
    <w:p w:rsidR="00051DEF" w:rsidRPr="00690337" w:rsidRDefault="00E13252" w:rsidP="0069146B">
      <w:pPr>
        <w:ind w:left="708" w:firstLine="708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10</w:t>
      </w:r>
      <w:r w:rsidR="00051DEF" w:rsidRPr="00690337">
        <w:rPr>
          <w:rFonts w:ascii="Arial" w:hAnsi="Arial" w:cs="Arial"/>
          <w:color w:val="000000" w:themeColor="text1"/>
        </w:rPr>
        <w:t>.   TROŠKOV</w:t>
      </w:r>
      <w:r>
        <w:rPr>
          <w:rFonts w:ascii="Arial" w:hAnsi="Arial" w:cs="Arial"/>
          <w:color w:val="000000" w:themeColor="text1"/>
        </w:rPr>
        <w:t>NIK</w:t>
      </w:r>
    </w:p>
    <w:p w:rsidR="00E13252" w:rsidRPr="00690337" w:rsidRDefault="00E13252" w:rsidP="00E13252">
      <w:pPr>
        <w:ind w:left="708" w:firstLine="708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11</w:t>
      </w:r>
      <w:r w:rsidRPr="00690337">
        <w:rPr>
          <w:rFonts w:ascii="Arial" w:hAnsi="Arial" w:cs="Arial"/>
          <w:color w:val="000000" w:themeColor="text1"/>
        </w:rPr>
        <w:t xml:space="preserve">.   </w:t>
      </w:r>
      <w:r>
        <w:rPr>
          <w:rFonts w:ascii="Arial" w:hAnsi="Arial" w:cs="Arial"/>
          <w:color w:val="000000" w:themeColor="text1"/>
        </w:rPr>
        <w:t xml:space="preserve">PROCJENA </w:t>
      </w:r>
      <w:r w:rsidRPr="00690337">
        <w:rPr>
          <w:rFonts w:ascii="Arial" w:hAnsi="Arial" w:cs="Arial"/>
          <w:color w:val="000000" w:themeColor="text1"/>
        </w:rPr>
        <w:t>TROŠKOV</w:t>
      </w:r>
      <w:r>
        <w:rPr>
          <w:rFonts w:ascii="Arial" w:hAnsi="Arial" w:cs="Arial"/>
          <w:color w:val="000000" w:themeColor="text1"/>
        </w:rPr>
        <w:t>A</w:t>
      </w:r>
    </w:p>
    <w:p w:rsidR="007F3B77" w:rsidRPr="00690337" w:rsidRDefault="00654C7A" w:rsidP="0069146B">
      <w:pPr>
        <w:ind w:left="851" w:firstLine="565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</w:p>
    <w:p w:rsidR="0069146B" w:rsidRPr="00690337" w:rsidRDefault="0069146B" w:rsidP="0069146B">
      <w:pPr>
        <w:pStyle w:val="Footer"/>
        <w:ind w:left="710" w:firstLine="706"/>
        <w:rPr>
          <w:rFonts w:cs="Arial"/>
          <w:color w:val="000000" w:themeColor="text1"/>
        </w:rPr>
      </w:pPr>
    </w:p>
    <w:p w:rsidR="0069146B" w:rsidRPr="00690337" w:rsidRDefault="0069146B" w:rsidP="0069146B">
      <w:pPr>
        <w:pStyle w:val="Footer"/>
        <w:ind w:left="710" w:firstLine="706"/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 xml:space="preserve"> </w:t>
      </w:r>
      <w:r w:rsidRPr="00690337">
        <w:rPr>
          <w:rFonts w:cs="Arial"/>
          <w:color w:val="000000" w:themeColor="text1"/>
        </w:rPr>
        <w:tab/>
      </w:r>
      <w:r w:rsidRPr="00690337">
        <w:rPr>
          <w:rFonts w:cs="Arial"/>
          <w:color w:val="000000" w:themeColor="text1"/>
        </w:rPr>
        <w:tab/>
      </w:r>
    </w:p>
    <w:p w:rsidR="00494F8F" w:rsidRPr="00690337" w:rsidRDefault="0069146B" w:rsidP="0069146B">
      <w:pPr>
        <w:pStyle w:val="Header"/>
        <w:numPr>
          <w:ilvl w:val="0"/>
          <w:numId w:val="1"/>
        </w:numPr>
        <w:tabs>
          <w:tab w:val="left" w:pos="3828"/>
          <w:tab w:val="left" w:pos="4111"/>
          <w:tab w:val="left" w:pos="7513"/>
        </w:tabs>
        <w:spacing w:line="360" w:lineRule="auto"/>
        <w:rPr>
          <w:rFonts w:cs="Arial"/>
          <w:b/>
          <w:color w:val="000000" w:themeColor="text1"/>
        </w:rPr>
      </w:pPr>
      <w:r w:rsidRPr="00690337">
        <w:rPr>
          <w:rFonts w:cs="Arial"/>
          <w:b/>
          <w:color w:val="000000" w:themeColor="text1"/>
        </w:rPr>
        <w:t>GRAFIČKI  DIO</w:t>
      </w:r>
    </w:p>
    <w:p w:rsidR="0069146B" w:rsidRPr="00690337" w:rsidRDefault="0069146B" w:rsidP="00494F8F">
      <w:pPr>
        <w:pStyle w:val="Header"/>
        <w:tabs>
          <w:tab w:val="left" w:pos="3828"/>
          <w:tab w:val="left" w:pos="4111"/>
          <w:tab w:val="left" w:pos="7513"/>
        </w:tabs>
        <w:spacing w:line="360" w:lineRule="auto"/>
        <w:ind w:left="720"/>
        <w:rPr>
          <w:rFonts w:cs="Arial"/>
          <w:b/>
          <w:color w:val="000000" w:themeColor="text1"/>
        </w:rPr>
      </w:pPr>
      <w:r w:rsidRPr="00690337">
        <w:rPr>
          <w:rFonts w:cs="Arial"/>
          <w:b/>
          <w:color w:val="000000" w:themeColor="text1"/>
        </w:rPr>
        <w:tab/>
      </w:r>
      <w:r w:rsidRPr="00690337">
        <w:rPr>
          <w:rFonts w:cs="Arial"/>
          <w:b/>
          <w:color w:val="000000" w:themeColor="text1"/>
        </w:rPr>
        <w:tab/>
      </w:r>
      <w:r w:rsidRPr="00690337">
        <w:rPr>
          <w:rFonts w:cs="Arial"/>
          <w:b/>
          <w:color w:val="000000" w:themeColor="text1"/>
        </w:rPr>
        <w:tab/>
      </w:r>
      <w:r w:rsidRPr="00690337">
        <w:rPr>
          <w:rFonts w:cs="Arial"/>
          <w:b/>
          <w:color w:val="000000" w:themeColor="text1"/>
        </w:rPr>
        <w:tab/>
      </w:r>
      <w:r w:rsidRPr="00690337">
        <w:rPr>
          <w:rFonts w:cs="Arial"/>
          <w:b/>
          <w:color w:val="000000" w:themeColor="text1"/>
        </w:rPr>
        <w:tab/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37"/>
        <w:gridCol w:w="1419"/>
        <w:gridCol w:w="2700"/>
      </w:tblGrid>
      <w:tr w:rsidR="009300E7" w:rsidRPr="00690337" w:rsidTr="00C776D0">
        <w:tc>
          <w:tcPr>
            <w:tcW w:w="2889" w:type="pct"/>
            <w:shd w:val="clear" w:color="auto" w:fill="auto"/>
            <w:vAlign w:val="center"/>
          </w:tcPr>
          <w:p w:rsidR="00DA06DF" w:rsidRPr="00690337" w:rsidRDefault="007C7CA5" w:rsidP="006166E4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  <w:r>
              <w:rPr>
                <w:rFonts w:cs="Arial"/>
                <w:color w:val="000000" w:themeColor="text1"/>
                <w:sz w:val="22"/>
              </w:rPr>
              <w:t>TLOCRT PRIZEMLJA</w:t>
            </w:r>
          </w:p>
        </w:tc>
        <w:tc>
          <w:tcPr>
            <w:tcW w:w="727" w:type="pct"/>
            <w:shd w:val="clear" w:color="auto" w:fill="auto"/>
            <w:vAlign w:val="center"/>
          </w:tcPr>
          <w:p w:rsidR="00DA06DF" w:rsidRPr="00690337" w:rsidRDefault="00672B87" w:rsidP="007C7CA5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M 1:</w:t>
            </w:r>
            <w:r w:rsidR="007C7CA5">
              <w:rPr>
                <w:rFonts w:cs="Arial"/>
                <w:color w:val="000000" w:themeColor="text1"/>
                <w:sz w:val="22"/>
              </w:rPr>
              <w:t>5</w:t>
            </w:r>
            <w:r w:rsidR="00434117" w:rsidRPr="00690337">
              <w:rPr>
                <w:rFonts w:cs="Arial"/>
                <w:color w:val="000000" w:themeColor="text1"/>
                <w:sz w:val="22"/>
              </w:rPr>
              <w:t>0</w:t>
            </w:r>
          </w:p>
        </w:tc>
        <w:tc>
          <w:tcPr>
            <w:tcW w:w="1384" w:type="pct"/>
            <w:shd w:val="clear" w:color="auto" w:fill="auto"/>
            <w:vAlign w:val="center"/>
          </w:tcPr>
          <w:p w:rsidR="00DA06DF" w:rsidRPr="00690337" w:rsidRDefault="00DA06DF" w:rsidP="00DB03BC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List 1</w:t>
            </w:r>
          </w:p>
        </w:tc>
      </w:tr>
      <w:tr w:rsidR="009300E7" w:rsidRPr="00690337" w:rsidTr="00C776D0">
        <w:trPr>
          <w:trHeight w:val="418"/>
        </w:trPr>
        <w:tc>
          <w:tcPr>
            <w:tcW w:w="2889" w:type="pct"/>
            <w:shd w:val="clear" w:color="auto" w:fill="auto"/>
            <w:vAlign w:val="center"/>
          </w:tcPr>
          <w:p w:rsidR="00DA06DF" w:rsidRPr="00690337" w:rsidRDefault="00A35FC0" w:rsidP="007C7CA5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TLOCRT</w:t>
            </w:r>
            <w:r w:rsidR="00656EB2" w:rsidRPr="00690337">
              <w:rPr>
                <w:rFonts w:cs="Arial"/>
                <w:color w:val="000000" w:themeColor="text1"/>
                <w:sz w:val="22"/>
              </w:rPr>
              <w:t xml:space="preserve"> </w:t>
            </w:r>
            <w:r w:rsidR="007C7CA5">
              <w:rPr>
                <w:rFonts w:cs="Arial"/>
                <w:color w:val="000000" w:themeColor="text1"/>
                <w:sz w:val="22"/>
              </w:rPr>
              <w:t>KATA</w:t>
            </w:r>
          </w:p>
        </w:tc>
        <w:tc>
          <w:tcPr>
            <w:tcW w:w="727" w:type="pct"/>
            <w:shd w:val="clear" w:color="auto" w:fill="auto"/>
            <w:vAlign w:val="center"/>
          </w:tcPr>
          <w:p w:rsidR="00DA06DF" w:rsidRPr="00690337" w:rsidRDefault="00434117" w:rsidP="00A35FC0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M 1:</w:t>
            </w:r>
            <w:r w:rsidR="00A35FC0" w:rsidRPr="00690337">
              <w:rPr>
                <w:rFonts w:cs="Arial"/>
                <w:color w:val="000000" w:themeColor="text1"/>
                <w:sz w:val="22"/>
              </w:rPr>
              <w:t>5</w:t>
            </w:r>
            <w:r w:rsidR="005D5498" w:rsidRPr="00690337">
              <w:rPr>
                <w:rFonts w:cs="Arial"/>
                <w:color w:val="000000" w:themeColor="text1"/>
                <w:sz w:val="22"/>
              </w:rPr>
              <w:t>0</w:t>
            </w:r>
          </w:p>
        </w:tc>
        <w:tc>
          <w:tcPr>
            <w:tcW w:w="1384" w:type="pct"/>
            <w:shd w:val="clear" w:color="auto" w:fill="auto"/>
            <w:vAlign w:val="center"/>
          </w:tcPr>
          <w:p w:rsidR="00DA06DF" w:rsidRPr="00690337" w:rsidRDefault="00DA06DF" w:rsidP="00DB03BC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List 2</w:t>
            </w:r>
          </w:p>
        </w:tc>
      </w:tr>
      <w:tr w:rsidR="009300E7" w:rsidRPr="00690337" w:rsidTr="00C776D0">
        <w:tc>
          <w:tcPr>
            <w:tcW w:w="2889" w:type="pct"/>
            <w:shd w:val="clear" w:color="auto" w:fill="auto"/>
            <w:vAlign w:val="center"/>
          </w:tcPr>
          <w:p w:rsidR="00434117" w:rsidRPr="00690337" w:rsidRDefault="001F7A41" w:rsidP="007C7CA5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 xml:space="preserve">TLOCRT </w:t>
            </w:r>
            <w:r w:rsidR="003E583B">
              <w:rPr>
                <w:rFonts w:cs="Arial"/>
                <w:color w:val="000000" w:themeColor="text1"/>
                <w:sz w:val="22"/>
              </w:rPr>
              <w:t>PO</w:t>
            </w:r>
            <w:r w:rsidR="007C7CA5">
              <w:rPr>
                <w:rFonts w:cs="Arial"/>
                <w:color w:val="000000" w:themeColor="text1"/>
                <w:sz w:val="22"/>
              </w:rPr>
              <w:t>TKROVLJA</w:t>
            </w:r>
          </w:p>
        </w:tc>
        <w:tc>
          <w:tcPr>
            <w:tcW w:w="727" w:type="pct"/>
            <w:shd w:val="clear" w:color="auto" w:fill="auto"/>
            <w:vAlign w:val="center"/>
          </w:tcPr>
          <w:p w:rsidR="00434117" w:rsidRPr="00690337" w:rsidRDefault="00434117" w:rsidP="00A35FC0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M 1:</w:t>
            </w:r>
            <w:r w:rsidR="00A35FC0" w:rsidRPr="00690337">
              <w:rPr>
                <w:rFonts w:cs="Arial"/>
                <w:color w:val="000000" w:themeColor="text1"/>
                <w:sz w:val="22"/>
              </w:rPr>
              <w:t>5</w:t>
            </w:r>
            <w:r w:rsidRPr="00690337">
              <w:rPr>
                <w:rFonts w:cs="Arial"/>
                <w:color w:val="000000" w:themeColor="text1"/>
                <w:sz w:val="22"/>
              </w:rPr>
              <w:t>0</w:t>
            </w:r>
          </w:p>
        </w:tc>
        <w:tc>
          <w:tcPr>
            <w:tcW w:w="1384" w:type="pct"/>
            <w:shd w:val="clear" w:color="auto" w:fill="auto"/>
            <w:vAlign w:val="center"/>
          </w:tcPr>
          <w:p w:rsidR="00434117" w:rsidRPr="00690337" w:rsidRDefault="00434117" w:rsidP="00DB03BC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List 3</w:t>
            </w:r>
          </w:p>
        </w:tc>
      </w:tr>
      <w:tr w:rsidR="009300E7" w:rsidRPr="00690337" w:rsidTr="00C776D0">
        <w:tc>
          <w:tcPr>
            <w:tcW w:w="2889" w:type="pct"/>
            <w:shd w:val="clear" w:color="auto" w:fill="auto"/>
            <w:vAlign w:val="center"/>
          </w:tcPr>
          <w:p w:rsidR="00D244CB" w:rsidRPr="00690337" w:rsidRDefault="003A4469" w:rsidP="00656EB2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TLOCRT</w:t>
            </w:r>
            <w:r w:rsidR="00E721FD" w:rsidRPr="00690337">
              <w:rPr>
                <w:rFonts w:cs="Arial"/>
                <w:color w:val="000000" w:themeColor="text1"/>
                <w:sz w:val="22"/>
              </w:rPr>
              <w:t xml:space="preserve"> </w:t>
            </w:r>
            <w:r w:rsidR="007C7CA5">
              <w:rPr>
                <w:rFonts w:cs="Arial"/>
                <w:color w:val="000000" w:themeColor="text1"/>
                <w:sz w:val="22"/>
              </w:rPr>
              <w:t>KROVA</w:t>
            </w:r>
          </w:p>
        </w:tc>
        <w:tc>
          <w:tcPr>
            <w:tcW w:w="727" w:type="pct"/>
            <w:shd w:val="clear" w:color="auto" w:fill="auto"/>
            <w:vAlign w:val="center"/>
          </w:tcPr>
          <w:p w:rsidR="00D244CB" w:rsidRPr="00690337" w:rsidRDefault="00D244CB" w:rsidP="00F66B23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 xml:space="preserve">M </w:t>
            </w:r>
            <w:r w:rsidR="006166E4" w:rsidRPr="00690337">
              <w:rPr>
                <w:rFonts w:cs="Arial"/>
                <w:color w:val="000000" w:themeColor="text1"/>
                <w:sz w:val="22"/>
              </w:rPr>
              <w:t>1:50</w:t>
            </w:r>
          </w:p>
        </w:tc>
        <w:tc>
          <w:tcPr>
            <w:tcW w:w="1384" w:type="pct"/>
            <w:shd w:val="clear" w:color="auto" w:fill="auto"/>
            <w:vAlign w:val="center"/>
          </w:tcPr>
          <w:p w:rsidR="00D244CB" w:rsidRPr="00690337" w:rsidRDefault="00D244CB" w:rsidP="00924C3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 xml:space="preserve">List </w:t>
            </w:r>
            <w:r w:rsidR="00656EB2" w:rsidRPr="00690337">
              <w:rPr>
                <w:rFonts w:cs="Arial"/>
                <w:color w:val="000000" w:themeColor="text1"/>
                <w:sz w:val="22"/>
              </w:rPr>
              <w:t>4</w:t>
            </w:r>
          </w:p>
        </w:tc>
      </w:tr>
      <w:tr w:rsidR="00423E2B" w:rsidRPr="00690337" w:rsidTr="00EA1A80">
        <w:tc>
          <w:tcPr>
            <w:tcW w:w="2889" w:type="pct"/>
            <w:shd w:val="clear" w:color="auto" w:fill="auto"/>
            <w:vAlign w:val="center"/>
          </w:tcPr>
          <w:p w:rsidR="00423E2B" w:rsidRPr="00690337" w:rsidRDefault="00423E2B" w:rsidP="00EA1A80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  <w:r>
              <w:rPr>
                <w:rFonts w:cs="Arial"/>
                <w:color w:val="000000" w:themeColor="text1"/>
                <w:sz w:val="22"/>
              </w:rPr>
              <w:t>POGLED NA SJEVERNU FASADU</w:t>
            </w:r>
          </w:p>
        </w:tc>
        <w:tc>
          <w:tcPr>
            <w:tcW w:w="727" w:type="pct"/>
            <w:shd w:val="clear" w:color="auto" w:fill="auto"/>
            <w:vAlign w:val="center"/>
          </w:tcPr>
          <w:p w:rsidR="00423E2B" w:rsidRPr="00690337" w:rsidRDefault="00423E2B" w:rsidP="00EA1A80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>M 1:50</w:t>
            </w:r>
          </w:p>
        </w:tc>
        <w:tc>
          <w:tcPr>
            <w:tcW w:w="1384" w:type="pct"/>
            <w:shd w:val="clear" w:color="auto" w:fill="auto"/>
            <w:vAlign w:val="center"/>
          </w:tcPr>
          <w:p w:rsidR="00423E2B" w:rsidRPr="00690337" w:rsidRDefault="00423E2B" w:rsidP="00216FD6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 xml:space="preserve">List </w:t>
            </w:r>
            <w:r w:rsidR="00216FD6">
              <w:rPr>
                <w:rFonts w:cs="Arial"/>
                <w:color w:val="000000" w:themeColor="text1"/>
                <w:sz w:val="22"/>
              </w:rPr>
              <w:t>5</w:t>
            </w:r>
          </w:p>
        </w:tc>
      </w:tr>
      <w:tr w:rsidR="00C776D0" w:rsidRPr="00690337" w:rsidTr="00C776D0">
        <w:tc>
          <w:tcPr>
            <w:tcW w:w="2889" w:type="pct"/>
            <w:shd w:val="clear" w:color="auto" w:fill="auto"/>
            <w:vAlign w:val="center"/>
          </w:tcPr>
          <w:p w:rsidR="00C776D0" w:rsidRPr="00690337" w:rsidRDefault="003E583B" w:rsidP="003E583B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  <w:r>
              <w:rPr>
                <w:rFonts w:cs="Arial"/>
                <w:color w:val="000000" w:themeColor="text1"/>
                <w:sz w:val="22"/>
              </w:rPr>
              <w:t>SHEMA MULTI SPLIT SUSTAVA</w:t>
            </w:r>
            <w:r w:rsidR="00C776D0" w:rsidRPr="00690337">
              <w:rPr>
                <w:rFonts w:cs="Arial"/>
                <w:color w:val="000000" w:themeColor="text1"/>
                <w:sz w:val="22"/>
              </w:rPr>
              <w:t xml:space="preserve"> </w:t>
            </w:r>
          </w:p>
        </w:tc>
        <w:tc>
          <w:tcPr>
            <w:tcW w:w="727" w:type="pct"/>
            <w:shd w:val="clear" w:color="auto" w:fill="auto"/>
            <w:vAlign w:val="center"/>
          </w:tcPr>
          <w:p w:rsidR="00C776D0" w:rsidRPr="00690337" w:rsidRDefault="00C776D0" w:rsidP="003E583B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 xml:space="preserve">M </w:t>
            </w:r>
            <w:r w:rsidR="003E583B">
              <w:rPr>
                <w:rFonts w:cs="Arial"/>
                <w:color w:val="000000" w:themeColor="text1"/>
                <w:sz w:val="22"/>
              </w:rPr>
              <w:t>-</w:t>
            </w:r>
          </w:p>
        </w:tc>
        <w:tc>
          <w:tcPr>
            <w:tcW w:w="1384" w:type="pct"/>
            <w:shd w:val="clear" w:color="auto" w:fill="auto"/>
            <w:vAlign w:val="center"/>
          </w:tcPr>
          <w:p w:rsidR="00C776D0" w:rsidRPr="00690337" w:rsidRDefault="00C776D0" w:rsidP="007C7CA5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  <w:r w:rsidRPr="00690337">
              <w:rPr>
                <w:rFonts w:cs="Arial"/>
                <w:color w:val="000000" w:themeColor="text1"/>
                <w:sz w:val="22"/>
              </w:rPr>
              <w:t xml:space="preserve">List </w:t>
            </w:r>
            <w:r w:rsidR="00216FD6">
              <w:rPr>
                <w:rFonts w:cs="Arial"/>
                <w:color w:val="000000" w:themeColor="text1"/>
                <w:sz w:val="22"/>
              </w:rPr>
              <w:t>6</w:t>
            </w:r>
          </w:p>
        </w:tc>
      </w:tr>
      <w:tr w:rsidR="00C776D0" w:rsidRPr="00690337" w:rsidTr="00C776D0">
        <w:tc>
          <w:tcPr>
            <w:tcW w:w="2889" w:type="pct"/>
            <w:shd w:val="clear" w:color="auto" w:fill="auto"/>
            <w:vAlign w:val="center"/>
          </w:tcPr>
          <w:p w:rsidR="00C776D0" w:rsidRPr="00690337" w:rsidRDefault="00C776D0" w:rsidP="007E44A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</w:p>
        </w:tc>
        <w:tc>
          <w:tcPr>
            <w:tcW w:w="727" w:type="pct"/>
            <w:shd w:val="clear" w:color="auto" w:fill="auto"/>
            <w:vAlign w:val="center"/>
          </w:tcPr>
          <w:p w:rsidR="00C776D0" w:rsidRPr="00690337" w:rsidRDefault="00C776D0" w:rsidP="007E44A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</w:p>
        </w:tc>
        <w:tc>
          <w:tcPr>
            <w:tcW w:w="1384" w:type="pct"/>
            <w:shd w:val="clear" w:color="auto" w:fill="auto"/>
            <w:vAlign w:val="center"/>
          </w:tcPr>
          <w:p w:rsidR="00C776D0" w:rsidRPr="00690337" w:rsidRDefault="00C776D0" w:rsidP="007E44A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</w:p>
        </w:tc>
      </w:tr>
      <w:tr w:rsidR="00C776D0" w:rsidRPr="00690337" w:rsidTr="00C776D0">
        <w:tc>
          <w:tcPr>
            <w:tcW w:w="2889" w:type="pct"/>
            <w:shd w:val="clear" w:color="auto" w:fill="auto"/>
            <w:vAlign w:val="center"/>
          </w:tcPr>
          <w:p w:rsidR="00C776D0" w:rsidRPr="00690337" w:rsidRDefault="00C776D0" w:rsidP="00C776D0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</w:p>
        </w:tc>
        <w:tc>
          <w:tcPr>
            <w:tcW w:w="727" w:type="pct"/>
            <w:shd w:val="clear" w:color="auto" w:fill="auto"/>
            <w:vAlign w:val="center"/>
          </w:tcPr>
          <w:p w:rsidR="00C776D0" w:rsidRPr="00690337" w:rsidRDefault="00C776D0" w:rsidP="007E44A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</w:p>
        </w:tc>
        <w:tc>
          <w:tcPr>
            <w:tcW w:w="1384" w:type="pct"/>
            <w:shd w:val="clear" w:color="auto" w:fill="auto"/>
            <w:vAlign w:val="center"/>
          </w:tcPr>
          <w:p w:rsidR="00C776D0" w:rsidRPr="00690337" w:rsidRDefault="00C776D0" w:rsidP="007E44A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</w:p>
        </w:tc>
      </w:tr>
      <w:tr w:rsidR="00C776D0" w:rsidRPr="00690337" w:rsidTr="00C776D0">
        <w:tc>
          <w:tcPr>
            <w:tcW w:w="2889" w:type="pct"/>
            <w:shd w:val="clear" w:color="auto" w:fill="auto"/>
            <w:vAlign w:val="center"/>
          </w:tcPr>
          <w:p w:rsidR="00C776D0" w:rsidRPr="00690337" w:rsidRDefault="00C776D0" w:rsidP="00C776D0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rPr>
                <w:rFonts w:cs="Arial"/>
                <w:color w:val="000000" w:themeColor="text1"/>
                <w:sz w:val="22"/>
              </w:rPr>
            </w:pPr>
          </w:p>
        </w:tc>
        <w:tc>
          <w:tcPr>
            <w:tcW w:w="727" w:type="pct"/>
            <w:shd w:val="clear" w:color="auto" w:fill="auto"/>
            <w:vAlign w:val="center"/>
          </w:tcPr>
          <w:p w:rsidR="00C776D0" w:rsidRPr="00690337" w:rsidRDefault="00C776D0" w:rsidP="007E44A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</w:p>
        </w:tc>
        <w:tc>
          <w:tcPr>
            <w:tcW w:w="1384" w:type="pct"/>
            <w:shd w:val="clear" w:color="auto" w:fill="auto"/>
            <w:vAlign w:val="center"/>
          </w:tcPr>
          <w:p w:rsidR="00C776D0" w:rsidRPr="00690337" w:rsidRDefault="00C776D0" w:rsidP="007E44A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</w:p>
        </w:tc>
      </w:tr>
      <w:tr w:rsidR="00C776D0" w:rsidRPr="00690337" w:rsidTr="00C776D0">
        <w:tc>
          <w:tcPr>
            <w:tcW w:w="2889" w:type="pct"/>
            <w:shd w:val="clear" w:color="auto" w:fill="auto"/>
            <w:vAlign w:val="center"/>
          </w:tcPr>
          <w:p w:rsidR="00C776D0" w:rsidRPr="00690337" w:rsidRDefault="00C776D0" w:rsidP="00C776D0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lang w:val="en-US" w:eastAsia="hr-HR"/>
              </w:rPr>
            </w:pPr>
          </w:p>
        </w:tc>
        <w:tc>
          <w:tcPr>
            <w:tcW w:w="727" w:type="pct"/>
            <w:shd w:val="clear" w:color="auto" w:fill="auto"/>
            <w:vAlign w:val="center"/>
          </w:tcPr>
          <w:p w:rsidR="00C776D0" w:rsidRPr="00690337" w:rsidRDefault="00C776D0" w:rsidP="003A4469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</w:p>
        </w:tc>
        <w:tc>
          <w:tcPr>
            <w:tcW w:w="1384" w:type="pct"/>
            <w:shd w:val="clear" w:color="auto" w:fill="auto"/>
            <w:vAlign w:val="center"/>
          </w:tcPr>
          <w:p w:rsidR="00C776D0" w:rsidRPr="00690337" w:rsidRDefault="00C776D0" w:rsidP="00924C3E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</w:p>
        </w:tc>
      </w:tr>
      <w:tr w:rsidR="00C776D0" w:rsidRPr="00690337" w:rsidTr="00C776D0">
        <w:tc>
          <w:tcPr>
            <w:tcW w:w="2889" w:type="pct"/>
            <w:shd w:val="clear" w:color="auto" w:fill="auto"/>
            <w:vAlign w:val="center"/>
          </w:tcPr>
          <w:p w:rsidR="00C776D0" w:rsidRPr="00690337" w:rsidRDefault="00C776D0" w:rsidP="00C776D0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lang w:val="en-US" w:eastAsia="hr-HR"/>
              </w:rPr>
            </w:pPr>
          </w:p>
        </w:tc>
        <w:tc>
          <w:tcPr>
            <w:tcW w:w="727" w:type="pct"/>
            <w:shd w:val="clear" w:color="auto" w:fill="auto"/>
            <w:vAlign w:val="center"/>
          </w:tcPr>
          <w:p w:rsidR="00C776D0" w:rsidRPr="00690337" w:rsidRDefault="00C776D0" w:rsidP="002B7399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center"/>
              <w:rPr>
                <w:rFonts w:cs="Arial"/>
                <w:color w:val="000000" w:themeColor="text1"/>
                <w:sz w:val="22"/>
              </w:rPr>
            </w:pPr>
          </w:p>
        </w:tc>
        <w:tc>
          <w:tcPr>
            <w:tcW w:w="1384" w:type="pct"/>
            <w:shd w:val="clear" w:color="auto" w:fill="auto"/>
            <w:vAlign w:val="center"/>
          </w:tcPr>
          <w:p w:rsidR="00C776D0" w:rsidRPr="00690337" w:rsidRDefault="00C776D0" w:rsidP="002B7399">
            <w:pPr>
              <w:pStyle w:val="Header"/>
              <w:tabs>
                <w:tab w:val="left" w:pos="3828"/>
                <w:tab w:val="left" w:pos="4111"/>
                <w:tab w:val="left" w:pos="7513"/>
              </w:tabs>
              <w:spacing w:line="360" w:lineRule="auto"/>
              <w:jc w:val="right"/>
              <w:rPr>
                <w:rFonts w:cs="Arial"/>
                <w:color w:val="000000" w:themeColor="text1"/>
                <w:sz w:val="22"/>
              </w:rPr>
            </w:pPr>
          </w:p>
        </w:tc>
      </w:tr>
    </w:tbl>
    <w:p w:rsidR="0069146B" w:rsidRPr="00690337" w:rsidRDefault="00E721FD" w:rsidP="0069146B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noProof/>
          <w:lang w:val="en-US"/>
        </w:rPr>
        <w:lastRenderedPageBreak/>
        <w:drawing>
          <wp:inline distT="0" distB="0" distL="0" distR="0" wp14:anchorId="4227F1C3" wp14:editId="11728A8D">
            <wp:extent cx="6051550" cy="8324850"/>
            <wp:effectExtent l="0" t="0" r="0" b="0"/>
            <wp:docPr id="2" name="Picture 2" descr="registracija%202%202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gistracija%202%2020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155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0337">
        <w:rPr>
          <w:rFonts w:ascii="Arial" w:hAnsi="Arial" w:cs="Arial"/>
          <w:noProof/>
          <w:lang w:val="en-US"/>
        </w:rPr>
        <w:lastRenderedPageBreak/>
        <w:drawing>
          <wp:inline distT="0" distB="0" distL="0" distR="0" wp14:anchorId="723A0C5A" wp14:editId="37F8BD53">
            <wp:extent cx="6051550" cy="8324850"/>
            <wp:effectExtent l="0" t="0" r="0" b="0"/>
            <wp:docPr id="7" name="Picture 7" descr="registracija 1 2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gistracija 1 20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155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2D0D" w:rsidRPr="00690337" w:rsidRDefault="00342D0D" w:rsidP="0069146B">
      <w:pPr>
        <w:rPr>
          <w:rFonts w:ascii="Arial" w:hAnsi="Arial" w:cs="Arial"/>
          <w:color w:val="000000" w:themeColor="text1"/>
        </w:rPr>
      </w:pPr>
    </w:p>
    <w:p w:rsidR="00C53808" w:rsidRPr="00690337" w:rsidRDefault="00C53808" w:rsidP="0022074A">
      <w:pPr>
        <w:tabs>
          <w:tab w:val="left" w:pos="1701"/>
        </w:tabs>
        <w:rPr>
          <w:rFonts w:ascii="Arial" w:hAnsi="Arial" w:cs="Arial"/>
          <w:color w:val="000000" w:themeColor="text1"/>
        </w:rPr>
      </w:pPr>
    </w:p>
    <w:p w:rsidR="00C53808" w:rsidRPr="00690337" w:rsidRDefault="00C53808" w:rsidP="0022074A">
      <w:pPr>
        <w:tabs>
          <w:tab w:val="left" w:pos="1701"/>
        </w:tabs>
        <w:rPr>
          <w:rFonts w:ascii="Arial" w:hAnsi="Arial" w:cs="Arial"/>
          <w:color w:val="000000" w:themeColor="text1"/>
        </w:rPr>
      </w:pPr>
    </w:p>
    <w:p w:rsidR="0022074A" w:rsidRPr="00690337" w:rsidRDefault="00E721FD" w:rsidP="00E721FD">
      <w:pPr>
        <w:tabs>
          <w:tab w:val="left" w:pos="1701"/>
        </w:tabs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1.55pt;height:736.9pt" o:ole="">
            <v:imagedata r:id="rId12" o:title=""/>
          </v:shape>
          <o:OLEObject Type="Embed" ProgID="AcroExch.Document.7" ShapeID="_x0000_i1025" DrawAspect="Content" ObjectID="_1589273356" r:id="rId13"/>
        </w:object>
      </w:r>
      <w:r w:rsidR="0022074A" w:rsidRPr="00690337">
        <w:rPr>
          <w:rFonts w:ascii="Arial" w:hAnsi="Arial" w:cs="Arial"/>
          <w:color w:val="000000" w:themeColor="text1"/>
          <w:lang w:val="fr-FR"/>
        </w:rPr>
        <w:t>Broj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projekta</w:t>
      </w:r>
      <w:r w:rsidR="00403A2E" w:rsidRPr="00690337">
        <w:rPr>
          <w:rFonts w:ascii="Arial" w:hAnsi="Arial" w:cs="Arial"/>
          <w:color w:val="000000" w:themeColor="text1"/>
        </w:rPr>
        <w:t>:</w:t>
      </w:r>
      <w:r w:rsidR="00403A2E"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="00303063" w:rsidRPr="00690337">
        <w:rPr>
          <w:rFonts w:ascii="Arial" w:hAnsi="Arial" w:cs="Arial"/>
          <w:b/>
          <w:color w:val="000000" w:themeColor="text1"/>
        </w:rPr>
        <w:t>T.D.</w:t>
      </w:r>
      <w:r w:rsidR="00303063" w:rsidRPr="00690337">
        <w:rPr>
          <w:rFonts w:ascii="Arial" w:hAnsi="Arial" w:cs="Arial"/>
          <w:color w:val="000000" w:themeColor="text1"/>
        </w:rPr>
        <w:t xml:space="preserve"> </w:t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611"/>
          <w:placeholder>
            <w:docPart w:val="0BC89E5585414B3CB7B92D5430A3FACB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en-US"/>
            </w:rPr>
            <w:t>08-05/18 GHV</w:t>
          </w:r>
        </w:sdtContent>
      </w:sdt>
    </w:p>
    <w:p w:rsidR="0022074A" w:rsidRPr="00690337" w:rsidRDefault="0022074A" w:rsidP="0022074A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>Broj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rje</w:t>
      </w:r>
      <w:r w:rsidRPr="00690337">
        <w:rPr>
          <w:rFonts w:ascii="Arial" w:hAnsi="Arial" w:cs="Arial"/>
          <w:color w:val="000000" w:themeColor="text1"/>
        </w:rPr>
        <w:t>š</w:t>
      </w:r>
      <w:r w:rsidRPr="00690337">
        <w:rPr>
          <w:rFonts w:ascii="Arial" w:hAnsi="Arial" w:cs="Arial"/>
          <w:color w:val="000000" w:themeColor="text1"/>
          <w:lang w:val="fr-FR"/>
        </w:rPr>
        <w:t>enja</w:t>
      </w:r>
      <w:r w:rsidRPr="00690337">
        <w:rPr>
          <w:rFonts w:ascii="Arial" w:hAnsi="Arial" w:cs="Arial"/>
          <w:color w:val="000000" w:themeColor="text1"/>
        </w:rPr>
        <w:t>:</w:t>
      </w:r>
      <w:r w:rsidR="003E583B">
        <w:rPr>
          <w:rFonts w:ascii="Arial" w:hAnsi="Arial" w:cs="Arial"/>
          <w:color w:val="000000" w:themeColor="text1"/>
        </w:rPr>
        <w:tab/>
      </w:r>
      <w:r w:rsidR="00403A2E" w:rsidRPr="00690337">
        <w:rPr>
          <w:rFonts w:ascii="Arial" w:hAnsi="Arial" w:cs="Arial"/>
          <w:color w:val="000000" w:themeColor="text1"/>
        </w:rPr>
        <w:tab/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616"/>
          <w:placeholder>
            <w:docPart w:val="18335B8D984C46DC8F204740B2496DDF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en-US"/>
            </w:rPr>
            <w:t>08-05/18 GHV</w:t>
          </w:r>
        </w:sdtContent>
      </w:sdt>
      <w:r w:rsidR="00403A2E" w:rsidRPr="00690337">
        <w:rPr>
          <w:rFonts w:ascii="Arial" w:hAnsi="Arial" w:cs="Arial"/>
          <w:b/>
          <w:color w:val="000000" w:themeColor="text1"/>
          <w:lang w:val="fr-FR"/>
        </w:rPr>
        <w:t xml:space="preserve"> </w:t>
      </w:r>
      <w:r w:rsidRPr="00690337">
        <w:rPr>
          <w:rFonts w:ascii="Arial" w:hAnsi="Arial" w:cs="Arial"/>
          <w:b/>
          <w:color w:val="000000" w:themeColor="text1"/>
          <w:lang w:val="fr-FR"/>
        </w:rPr>
        <w:t>R</w:t>
      </w:r>
    </w:p>
    <w:p w:rsidR="0022074A" w:rsidRPr="00690337" w:rsidRDefault="0022074A" w:rsidP="0022074A">
      <w:pPr>
        <w:rPr>
          <w:rFonts w:ascii="Arial" w:hAnsi="Arial" w:cs="Arial"/>
          <w:color w:val="000000" w:themeColor="text1"/>
        </w:rPr>
      </w:pPr>
    </w:p>
    <w:p w:rsidR="00B003C8" w:rsidRPr="00690337" w:rsidRDefault="00B003C8" w:rsidP="0022074A">
      <w:pPr>
        <w:jc w:val="both"/>
        <w:rPr>
          <w:rFonts w:ascii="Arial" w:hAnsi="Arial" w:cs="Arial"/>
          <w:color w:val="000000" w:themeColor="text1"/>
          <w:lang w:val="fr-FR"/>
        </w:rPr>
      </w:pPr>
    </w:p>
    <w:p w:rsidR="0022074A" w:rsidRPr="00690337" w:rsidRDefault="0022074A" w:rsidP="0022074A">
      <w:pPr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>Temeljem</w:t>
      </w:r>
      <w:r w:rsidRPr="00690337">
        <w:rPr>
          <w:rFonts w:ascii="Arial" w:hAnsi="Arial" w:cs="Arial"/>
          <w:color w:val="000000" w:themeColor="text1"/>
        </w:rPr>
        <w:t xml:space="preserve"> č</w:t>
      </w:r>
      <w:r w:rsidRPr="00690337">
        <w:rPr>
          <w:rFonts w:ascii="Arial" w:hAnsi="Arial" w:cs="Arial"/>
          <w:color w:val="000000" w:themeColor="text1"/>
          <w:lang w:val="fr-FR"/>
        </w:rPr>
        <w:t>lanka</w:t>
      </w:r>
      <w:r w:rsidRPr="00690337">
        <w:rPr>
          <w:rFonts w:ascii="Arial" w:hAnsi="Arial" w:cs="Arial"/>
          <w:color w:val="000000" w:themeColor="text1"/>
        </w:rPr>
        <w:t xml:space="preserve"> 52. </w:t>
      </w:r>
      <w:r w:rsidRPr="00690337">
        <w:rPr>
          <w:rFonts w:ascii="Arial" w:hAnsi="Arial" w:cs="Arial"/>
          <w:color w:val="000000" w:themeColor="text1"/>
          <w:lang w:val="fr-FR"/>
        </w:rPr>
        <w:t>Zakona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o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gradnji</w:t>
      </w:r>
      <w:r w:rsidRPr="00690337">
        <w:rPr>
          <w:rFonts w:ascii="Arial" w:hAnsi="Arial" w:cs="Arial"/>
          <w:color w:val="000000" w:themeColor="text1"/>
        </w:rPr>
        <w:t xml:space="preserve"> (</w:t>
      </w:r>
      <w:r w:rsidRPr="00690337">
        <w:rPr>
          <w:rFonts w:ascii="Arial" w:hAnsi="Arial" w:cs="Arial"/>
          <w:color w:val="000000" w:themeColor="text1"/>
          <w:lang w:val="fr-FR"/>
        </w:rPr>
        <w:t>NNRH</w:t>
      </w:r>
      <w:r w:rsidRPr="00690337">
        <w:rPr>
          <w:rFonts w:ascii="Arial" w:hAnsi="Arial" w:cs="Arial"/>
          <w:color w:val="000000" w:themeColor="text1"/>
        </w:rPr>
        <w:t xml:space="preserve"> 153/13</w:t>
      </w:r>
      <w:r w:rsidR="00DB5D85" w:rsidRPr="00690337">
        <w:rPr>
          <w:rFonts w:ascii="Arial" w:hAnsi="Arial" w:cs="Arial"/>
          <w:color w:val="000000" w:themeColor="text1"/>
        </w:rPr>
        <w:t xml:space="preserve"> i 20/17</w:t>
      </w:r>
      <w:r w:rsidRPr="00690337">
        <w:rPr>
          <w:rFonts w:ascii="Arial" w:hAnsi="Arial" w:cs="Arial"/>
          <w:color w:val="000000" w:themeColor="text1"/>
        </w:rPr>
        <w:t>), č</w:t>
      </w:r>
      <w:r w:rsidRPr="00690337">
        <w:rPr>
          <w:rFonts w:ascii="Arial" w:hAnsi="Arial" w:cs="Arial"/>
          <w:color w:val="000000" w:themeColor="text1"/>
          <w:lang w:val="fr-FR"/>
        </w:rPr>
        <w:t>lanku</w:t>
      </w:r>
      <w:r w:rsidRPr="00690337">
        <w:rPr>
          <w:rFonts w:ascii="Arial" w:hAnsi="Arial" w:cs="Arial"/>
          <w:color w:val="000000" w:themeColor="text1"/>
        </w:rPr>
        <w:t xml:space="preserve"> 15. </w:t>
      </w:r>
      <w:r w:rsidRPr="00690337">
        <w:rPr>
          <w:rFonts w:ascii="Arial" w:hAnsi="Arial" w:cs="Arial"/>
          <w:color w:val="000000" w:themeColor="text1"/>
          <w:lang w:val="fr-FR"/>
        </w:rPr>
        <w:t>Zakona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o</w:t>
      </w:r>
      <w:r w:rsidRPr="00690337">
        <w:rPr>
          <w:rFonts w:ascii="Arial" w:hAnsi="Arial" w:cs="Arial"/>
          <w:color w:val="000000" w:themeColor="text1"/>
        </w:rPr>
        <w:t xml:space="preserve"> arhitektonskim i inženjerskim poslovima i djelatnostima u prostornom uređenju i gradnji (NN 152/08, 124/09, 49/11 i 25/13) </w:t>
      </w:r>
      <w:r w:rsidRPr="00690337">
        <w:rPr>
          <w:rFonts w:ascii="Arial" w:hAnsi="Arial" w:cs="Arial"/>
          <w:color w:val="000000" w:themeColor="text1"/>
          <w:lang w:val="fr-FR"/>
        </w:rPr>
        <w:t>i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suglasnosti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investitora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donosi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se</w:t>
      </w:r>
    </w:p>
    <w:p w:rsidR="0022074A" w:rsidRPr="00690337" w:rsidRDefault="0022074A" w:rsidP="0022074A">
      <w:pPr>
        <w:jc w:val="both"/>
        <w:rPr>
          <w:rFonts w:ascii="Arial" w:hAnsi="Arial" w:cs="Arial"/>
          <w:color w:val="000000" w:themeColor="text1"/>
        </w:rPr>
      </w:pPr>
    </w:p>
    <w:p w:rsidR="0022074A" w:rsidRPr="00690337" w:rsidRDefault="0022074A" w:rsidP="0022074A">
      <w:pPr>
        <w:pStyle w:val="Footer"/>
        <w:rPr>
          <w:rFonts w:cs="Arial"/>
          <w:color w:val="000000" w:themeColor="text1"/>
        </w:rPr>
      </w:pPr>
    </w:p>
    <w:p w:rsidR="0022074A" w:rsidRPr="00690337" w:rsidRDefault="0022074A" w:rsidP="0022074A">
      <w:pPr>
        <w:pStyle w:val="Heading1"/>
        <w:rPr>
          <w:rFonts w:ascii="Arial" w:hAnsi="Arial" w:cs="Arial"/>
          <w:b w:val="0"/>
          <w:color w:val="000000" w:themeColor="text1"/>
        </w:rPr>
      </w:pPr>
      <w:r w:rsidRPr="00690337">
        <w:rPr>
          <w:rFonts w:ascii="Arial" w:hAnsi="Arial" w:cs="Arial"/>
          <w:b w:val="0"/>
          <w:color w:val="000000" w:themeColor="text1"/>
          <w:lang w:val="fr-FR"/>
        </w:rPr>
        <w:t>R</w:t>
      </w:r>
      <w:r w:rsidRPr="00690337">
        <w:rPr>
          <w:rFonts w:ascii="Arial" w:hAnsi="Arial" w:cs="Arial"/>
          <w:b w:val="0"/>
          <w:color w:val="000000" w:themeColor="text1"/>
        </w:rPr>
        <w:t xml:space="preserve"> </w:t>
      </w:r>
      <w:r w:rsidRPr="00690337">
        <w:rPr>
          <w:rFonts w:ascii="Arial" w:hAnsi="Arial" w:cs="Arial"/>
          <w:b w:val="0"/>
          <w:color w:val="000000" w:themeColor="text1"/>
          <w:lang w:val="fr-FR"/>
        </w:rPr>
        <w:t>J</w:t>
      </w:r>
      <w:r w:rsidRPr="00690337">
        <w:rPr>
          <w:rFonts w:ascii="Arial" w:hAnsi="Arial" w:cs="Arial"/>
          <w:b w:val="0"/>
          <w:color w:val="000000" w:themeColor="text1"/>
        </w:rPr>
        <w:t xml:space="preserve"> </w:t>
      </w:r>
      <w:r w:rsidRPr="00690337">
        <w:rPr>
          <w:rFonts w:ascii="Arial" w:hAnsi="Arial" w:cs="Arial"/>
          <w:b w:val="0"/>
          <w:color w:val="000000" w:themeColor="text1"/>
          <w:lang w:val="fr-FR"/>
        </w:rPr>
        <w:t>E</w:t>
      </w:r>
      <w:r w:rsidRPr="00690337">
        <w:rPr>
          <w:rFonts w:ascii="Arial" w:hAnsi="Arial" w:cs="Arial"/>
          <w:b w:val="0"/>
          <w:color w:val="000000" w:themeColor="text1"/>
        </w:rPr>
        <w:t xml:space="preserve"> Š </w:t>
      </w:r>
      <w:r w:rsidRPr="00690337">
        <w:rPr>
          <w:rFonts w:ascii="Arial" w:hAnsi="Arial" w:cs="Arial"/>
          <w:b w:val="0"/>
          <w:color w:val="000000" w:themeColor="text1"/>
          <w:lang w:val="fr-FR"/>
        </w:rPr>
        <w:t>E</w:t>
      </w:r>
      <w:r w:rsidRPr="00690337">
        <w:rPr>
          <w:rFonts w:ascii="Arial" w:hAnsi="Arial" w:cs="Arial"/>
          <w:b w:val="0"/>
          <w:color w:val="000000" w:themeColor="text1"/>
        </w:rPr>
        <w:t xml:space="preserve"> </w:t>
      </w:r>
      <w:r w:rsidRPr="00690337">
        <w:rPr>
          <w:rFonts w:ascii="Arial" w:hAnsi="Arial" w:cs="Arial"/>
          <w:b w:val="0"/>
          <w:color w:val="000000" w:themeColor="text1"/>
          <w:lang w:val="fr-FR"/>
        </w:rPr>
        <w:t>N</w:t>
      </w:r>
      <w:r w:rsidRPr="00690337">
        <w:rPr>
          <w:rFonts w:ascii="Arial" w:hAnsi="Arial" w:cs="Arial"/>
          <w:b w:val="0"/>
          <w:color w:val="000000" w:themeColor="text1"/>
        </w:rPr>
        <w:t xml:space="preserve"> </w:t>
      </w:r>
      <w:r w:rsidRPr="00690337">
        <w:rPr>
          <w:rFonts w:ascii="Arial" w:hAnsi="Arial" w:cs="Arial"/>
          <w:b w:val="0"/>
          <w:color w:val="000000" w:themeColor="text1"/>
          <w:lang w:val="fr-FR"/>
        </w:rPr>
        <w:t>J</w:t>
      </w:r>
      <w:r w:rsidRPr="00690337">
        <w:rPr>
          <w:rFonts w:ascii="Arial" w:hAnsi="Arial" w:cs="Arial"/>
          <w:b w:val="0"/>
          <w:color w:val="000000" w:themeColor="text1"/>
        </w:rPr>
        <w:t xml:space="preserve"> </w:t>
      </w:r>
      <w:r w:rsidRPr="00690337">
        <w:rPr>
          <w:rFonts w:ascii="Arial" w:hAnsi="Arial" w:cs="Arial"/>
          <w:b w:val="0"/>
          <w:color w:val="000000" w:themeColor="text1"/>
          <w:lang w:val="fr-FR"/>
        </w:rPr>
        <w:t>E</w:t>
      </w:r>
    </w:p>
    <w:p w:rsidR="0022074A" w:rsidRPr="00690337" w:rsidRDefault="0022074A" w:rsidP="0022074A">
      <w:pPr>
        <w:jc w:val="both"/>
        <w:rPr>
          <w:rFonts w:ascii="Arial" w:hAnsi="Arial" w:cs="Arial"/>
          <w:color w:val="000000" w:themeColor="text1"/>
        </w:rPr>
      </w:pPr>
    </w:p>
    <w:p w:rsidR="0022074A" w:rsidRPr="00690337" w:rsidRDefault="00E721FD" w:rsidP="0022074A">
      <w:pPr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b/>
          <w:color w:val="000000" w:themeColor="text1"/>
        </w:rPr>
        <w:t>Dubravko Moravec</w:t>
      </w:r>
      <w:r w:rsidR="007D52E2" w:rsidRPr="00690337">
        <w:rPr>
          <w:rFonts w:ascii="Arial" w:hAnsi="Arial" w:cs="Arial"/>
          <w:b/>
          <w:color w:val="000000" w:themeColor="text1"/>
        </w:rPr>
        <w:t>, dipl.ing.stroj</w:t>
      </w:r>
      <w:r w:rsidR="0022074A" w:rsidRPr="00690337">
        <w:rPr>
          <w:rFonts w:ascii="Arial" w:hAnsi="Arial" w:cs="Arial"/>
          <w:b/>
          <w:color w:val="000000" w:themeColor="text1"/>
        </w:rPr>
        <w:t>.</w:t>
      </w:r>
      <w:r w:rsidR="0022074A" w:rsidRPr="00690337">
        <w:rPr>
          <w:rFonts w:ascii="Arial" w:hAnsi="Arial" w:cs="Arial"/>
          <w:color w:val="000000" w:themeColor="text1"/>
        </w:rPr>
        <w:t xml:space="preserve">, </w:t>
      </w:r>
      <w:proofErr w:type="gramStart"/>
      <w:r w:rsidR="0022074A" w:rsidRPr="00690337">
        <w:rPr>
          <w:rFonts w:ascii="Arial" w:hAnsi="Arial" w:cs="Arial"/>
          <w:color w:val="000000" w:themeColor="text1"/>
          <w:lang w:val="fr-FR"/>
        </w:rPr>
        <w:t>djelatnik</w:t>
      </w:r>
      <w:proofErr w:type="gramEnd"/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B7399" w:rsidRPr="00690337">
        <w:rPr>
          <w:rFonts w:ascii="Arial" w:hAnsi="Arial" w:cs="Arial"/>
          <w:b/>
          <w:color w:val="000000" w:themeColor="text1"/>
        </w:rPr>
        <w:t xml:space="preserve">M-projekt-2000 </w:t>
      </w:r>
      <w:r w:rsidR="0022074A" w:rsidRPr="00690337">
        <w:rPr>
          <w:rFonts w:ascii="Arial" w:hAnsi="Arial" w:cs="Arial"/>
          <w:b/>
          <w:color w:val="000000" w:themeColor="text1"/>
          <w:lang w:val="fr-FR"/>
        </w:rPr>
        <w:t>d</w:t>
      </w:r>
      <w:r w:rsidR="0022074A" w:rsidRPr="00690337">
        <w:rPr>
          <w:rFonts w:ascii="Arial" w:hAnsi="Arial" w:cs="Arial"/>
          <w:b/>
          <w:color w:val="000000" w:themeColor="text1"/>
        </w:rPr>
        <w:t>.</w:t>
      </w:r>
      <w:r w:rsidR="0022074A" w:rsidRPr="00690337">
        <w:rPr>
          <w:rFonts w:ascii="Arial" w:hAnsi="Arial" w:cs="Arial"/>
          <w:b/>
          <w:color w:val="000000" w:themeColor="text1"/>
          <w:lang w:val="fr-FR"/>
        </w:rPr>
        <w:t>o</w:t>
      </w:r>
      <w:r w:rsidR="0022074A" w:rsidRPr="00690337">
        <w:rPr>
          <w:rFonts w:ascii="Arial" w:hAnsi="Arial" w:cs="Arial"/>
          <w:b/>
          <w:color w:val="000000" w:themeColor="text1"/>
        </w:rPr>
        <w:t>.</w:t>
      </w:r>
      <w:r w:rsidR="0022074A" w:rsidRPr="00690337">
        <w:rPr>
          <w:rFonts w:ascii="Arial" w:hAnsi="Arial" w:cs="Arial"/>
          <w:b/>
          <w:color w:val="000000" w:themeColor="text1"/>
          <w:lang w:val="fr-FR"/>
        </w:rPr>
        <w:t>o</w:t>
      </w:r>
      <w:r w:rsidR="0022074A" w:rsidRPr="00690337">
        <w:rPr>
          <w:rFonts w:ascii="Arial" w:hAnsi="Arial" w:cs="Arial"/>
          <w:b/>
          <w:color w:val="000000" w:themeColor="text1"/>
        </w:rPr>
        <w:t>.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poduze</w:t>
      </w:r>
      <w:r w:rsidR="0022074A" w:rsidRPr="00690337">
        <w:rPr>
          <w:rFonts w:ascii="Arial" w:hAnsi="Arial" w:cs="Arial"/>
          <w:color w:val="000000" w:themeColor="text1"/>
        </w:rPr>
        <w:t>ć</w:t>
      </w:r>
      <w:r w:rsidR="0022074A" w:rsidRPr="00690337">
        <w:rPr>
          <w:rFonts w:ascii="Arial" w:hAnsi="Arial" w:cs="Arial"/>
          <w:color w:val="000000" w:themeColor="text1"/>
          <w:lang w:val="fr-FR"/>
        </w:rPr>
        <w:t>a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za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B7399" w:rsidRPr="00690337">
        <w:rPr>
          <w:rFonts w:ascii="Arial" w:hAnsi="Arial" w:cs="Arial"/>
          <w:color w:val="000000" w:themeColor="text1"/>
        </w:rPr>
        <w:t>p</w:t>
      </w:r>
      <w:r w:rsidR="0022074A" w:rsidRPr="00690337">
        <w:rPr>
          <w:rFonts w:ascii="Arial" w:hAnsi="Arial" w:cs="Arial"/>
          <w:color w:val="000000" w:themeColor="text1"/>
          <w:lang w:val="fr-FR"/>
        </w:rPr>
        <w:t>rojektiranje</w:t>
      </w:r>
      <w:r w:rsidR="0022074A" w:rsidRPr="00690337">
        <w:rPr>
          <w:rFonts w:ascii="Arial" w:hAnsi="Arial" w:cs="Arial"/>
          <w:color w:val="000000" w:themeColor="text1"/>
        </w:rPr>
        <w:t xml:space="preserve">, </w:t>
      </w:r>
      <w:r w:rsidR="0022074A" w:rsidRPr="00690337">
        <w:rPr>
          <w:rFonts w:ascii="Arial" w:hAnsi="Arial" w:cs="Arial"/>
          <w:color w:val="000000" w:themeColor="text1"/>
          <w:lang w:val="fr-FR"/>
        </w:rPr>
        <w:t>nadzor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i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izvo</w:t>
      </w:r>
      <w:r w:rsidR="0022074A" w:rsidRPr="00690337">
        <w:rPr>
          <w:rFonts w:ascii="Arial" w:hAnsi="Arial" w:cs="Arial"/>
          <w:color w:val="000000" w:themeColor="text1"/>
        </w:rPr>
        <w:t>đ</w:t>
      </w:r>
      <w:r w:rsidR="0022074A" w:rsidRPr="00690337">
        <w:rPr>
          <w:rFonts w:ascii="Arial" w:hAnsi="Arial" w:cs="Arial"/>
          <w:color w:val="000000" w:themeColor="text1"/>
          <w:lang w:val="fr-FR"/>
        </w:rPr>
        <w:t>enje</w:t>
      </w:r>
      <w:r w:rsidR="0022074A" w:rsidRPr="00690337">
        <w:rPr>
          <w:rFonts w:ascii="Arial" w:hAnsi="Arial" w:cs="Arial"/>
          <w:color w:val="000000" w:themeColor="text1"/>
        </w:rPr>
        <w:t xml:space="preserve">, </w:t>
      </w:r>
      <w:r w:rsidR="0022074A" w:rsidRPr="00690337">
        <w:rPr>
          <w:rFonts w:ascii="Arial" w:hAnsi="Arial" w:cs="Arial"/>
          <w:color w:val="000000" w:themeColor="text1"/>
          <w:lang w:val="fr-FR"/>
        </w:rPr>
        <w:t>sa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sjedi</w:t>
      </w:r>
      <w:r w:rsidR="0022074A" w:rsidRPr="00690337">
        <w:rPr>
          <w:rFonts w:ascii="Arial" w:hAnsi="Arial" w:cs="Arial"/>
          <w:color w:val="000000" w:themeColor="text1"/>
        </w:rPr>
        <w:t>š</w:t>
      </w:r>
      <w:r w:rsidR="0022074A" w:rsidRPr="00690337">
        <w:rPr>
          <w:rFonts w:ascii="Arial" w:hAnsi="Arial" w:cs="Arial"/>
          <w:color w:val="000000" w:themeColor="text1"/>
          <w:lang w:val="fr-FR"/>
        </w:rPr>
        <w:t>tem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u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B7399" w:rsidRPr="00690337">
        <w:rPr>
          <w:rFonts w:ascii="Arial" w:hAnsi="Arial" w:cs="Arial"/>
          <w:color w:val="000000" w:themeColor="text1"/>
        </w:rPr>
        <w:t>Dubrovniku</w:t>
      </w:r>
      <w:r w:rsidR="0022074A" w:rsidRPr="00690337">
        <w:rPr>
          <w:rFonts w:ascii="Arial" w:hAnsi="Arial" w:cs="Arial"/>
          <w:color w:val="000000" w:themeColor="text1"/>
        </w:rPr>
        <w:t>,</w:t>
      </w:r>
      <w:r w:rsidR="007D52E2" w:rsidRPr="00690337">
        <w:rPr>
          <w:rFonts w:ascii="Arial" w:hAnsi="Arial" w:cs="Arial"/>
          <w:color w:val="000000" w:themeColor="text1"/>
        </w:rPr>
        <w:t xml:space="preserve"> </w:t>
      </w:r>
      <w:r w:rsidR="002B7399" w:rsidRPr="00690337">
        <w:rPr>
          <w:rFonts w:ascii="Arial" w:hAnsi="Arial" w:cs="Arial"/>
          <w:color w:val="000000" w:themeColor="text1"/>
        </w:rPr>
        <w:t>Ferićeva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B7399" w:rsidRPr="00690337">
        <w:rPr>
          <w:rFonts w:ascii="Arial" w:hAnsi="Arial" w:cs="Arial"/>
          <w:color w:val="000000" w:themeColor="text1"/>
        </w:rPr>
        <w:t>7</w:t>
      </w:r>
      <w:r w:rsidR="0022074A" w:rsidRPr="00690337">
        <w:rPr>
          <w:rFonts w:ascii="Arial" w:hAnsi="Arial" w:cs="Arial"/>
          <w:color w:val="000000" w:themeColor="text1"/>
        </w:rPr>
        <w:t xml:space="preserve">, </w:t>
      </w:r>
      <w:r w:rsidR="0022074A" w:rsidRPr="00690337">
        <w:rPr>
          <w:rFonts w:ascii="Arial" w:hAnsi="Arial" w:cs="Arial"/>
          <w:color w:val="000000" w:themeColor="text1"/>
          <w:lang w:val="fr-FR"/>
        </w:rPr>
        <w:t>imenuje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se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za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projektanta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tehni</w:t>
      </w:r>
      <w:r w:rsidR="0022074A" w:rsidRPr="00690337">
        <w:rPr>
          <w:rFonts w:ascii="Arial" w:hAnsi="Arial" w:cs="Arial"/>
          <w:color w:val="000000" w:themeColor="text1"/>
        </w:rPr>
        <w:t>č</w:t>
      </w:r>
      <w:r w:rsidR="0022074A" w:rsidRPr="00690337">
        <w:rPr>
          <w:rFonts w:ascii="Arial" w:hAnsi="Arial" w:cs="Arial"/>
          <w:color w:val="000000" w:themeColor="text1"/>
          <w:lang w:val="fr-FR"/>
        </w:rPr>
        <w:t>ke</w:t>
      </w:r>
      <w:r w:rsidR="0022074A" w:rsidRPr="00690337">
        <w:rPr>
          <w:rFonts w:ascii="Arial" w:hAnsi="Arial" w:cs="Arial"/>
          <w:color w:val="000000" w:themeColor="text1"/>
        </w:rPr>
        <w:t xml:space="preserve"> </w:t>
      </w:r>
      <w:r w:rsidR="0022074A" w:rsidRPr="00690337">
        <w:rPr>
          <w:rFonts w:ascii="Arial" w:hAnsi="Arial" w:cs="Arial"/>
          <w:color w:val="000000" w:themeColor="text1"/>
          <w:lang w:val="fr-FR"/>
        </w:rPr>
        <w:t>dokumentacije</w:t>
      </w:r>
      <w:r w:rsidR="0022074A" w:rsidRPr="00690337">
        <w:rPr>
          <w:rFonts w:ascii="Arial" w:hAnsi="Arial" w:cs="Arial"/>
          <w:color w:val="000000" w:themeColor="text1"/>
        </w:rPr>
        <w:t>:</w:t>
      </w:r>
      <w:r w:rsidR="007C7CA5">
        <w:rPr>
          <w:rFonts w:ascii="Arial" w:hAnsi="Arial" w:cs="Arial"/>
          <w:b/>
          <w:color w:val="000000" w:themeColor="text1"/>
        </w:rPr>
        <w:t xml:space="preserve"> </w:t>
      </w:r>
      <w:r w:rsidR="007C7CA5">
        <w:rPr>
          <w:rFonts w:ascii="Arial" w:hAnsi="Arial" w:cs="Arial"/>
          <w:b/>
          <w:color w:val="000000" w:themeColor="text1"/>
        </w:rPr>
        <w:t>IZVEDBENI</w:t>
      </w:r>
      <w:r w:rsidR="007C7CA5" w:rsidRPr="00690337">
        <w:rPr>
          <w:rFonts w:ascii="Arial" w:hAnsi="Arial" w:cs="Arial"/>
          <w:b/>
          <w:color w:val="000000" w:themeColor="text1"/>
        </w:rPr>
        <w:t xml:space="preserve">  PROJEKT </w:t>
      </w:r>
      <w:r w:rsidR="007C7CA5">
        <w:rPr>
          <w:rFonts w:ascii="Arial" w:hAnsi="Arial" w:cs="Arial"/>
          <w:b/>
          <w:color w:val="000000" w:themeColor="text1"/>
        </w:rPr>
        <w:t>STROJARSKIH INSTALACIJA</w:t>
      </w:r>
    </w:p>
    <w:p w:rsidR="00527139" w:rsidRPr="00690337" w:rsidRDefault="00527139" w:rsidP="0022074A">
      <w:pPr>
        <w:jc w:val="both"/>
        <w:rPr>
          <w:rFonts w:ascii="Arial" w:hAnsi="Arial" w:cs="Arial"/>
          <w:b/>
          <w:color w:val="000000" w:themeColor="text1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093"/>
        <w:gridCol w:w="7663"/>
      </w:tblGrid>
      <w:tr w:rsidR="009300E7" w:rsidRPr="00690337" w:rsidTr="00342D0D">
        <w:trPr>
          <w:trHeight w:val="851"/>
        </w:trPr>
        <w:tc>
          <w:tcPr>
            <w:tcW w:w="2093" w:type="dxa"/>
          </w:tcPr>
          <w:p w:rsidR="00342D0D" w:rsidRPr="00690337" w:rsidRDefault="00342D0D" w:rsidP="00656EB2">
            <w:pPr>
              <w:jc w:val="both"/>
              <w:rPr>
                <w:rFonts w:ascii="Arial" w:hAnsi="Arial" w:cs="Arial"/>
                <w:color w:val="000000" w:themeColor="text1"/>
                <w:lang w:val="fr-FR"/>
              </w:rPr>
            </w:pPr>
            <w:r w:rsidRPr="00690337">
              <w:rPr>
                <w:rFonts w:ascii="Arial" w:hAnsi="Arial" w:cs="Arial"/>
                <w:color w:val="000000" w:themeColor="text1"/>
              </w:rPr>
              <w:t>ZOP:</w:t>
            </w:r>
          </w:p>
        </w:tc>
        <w:tc>
          <w:tcPr>
            <w:tcW w:w="7663" w:type="dxa"/>
          </w:tcPr>
          <w:p w:rsidR="00342D0D" w:rsidRPr="00690337" w:rsidRDefault="001A1D95" w:rsidP="00656EB2">
            <w:pPr>
              <w:jc w:val="both"/>
              <w:rPr>
                <w:rStyle w:val="Heading3Char"/>
                <w:color w:val="000000" w:themeColor="text1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b/>
                  <w:bCs/>
                  <w:color w:val="000000" w:themeColor="text1"/>
                  <w:sz w:val="26"/>
                  <w:szCs w:val="26"/>
                  <w:lang w:val="da-DK" w:eastAsia="hr-HR"/>
                </w:rPr>
                <w:alias w:val="ZOP"/>
                <w:tag w:val="ZOP"/>
                <w:id w:val="5953646"/>
                <w:placeholder>
                  <w:docPart w:val="A32591328318430BAFFE59E9B06936A6"/>
                </w:placeholder>
                <w:dataBinding w:prefixMappings="xmlns:ns0='http://schemas.microsoft.com/office/2006/coverPageProps' " w:xpath="/ns0:CoverPageProperties[1]/ns0:CompanyAddress[1]" w:storeItemID="{55AF091B-3C7A-41E3-B477-F2FDAA23CFDA}"/>
                <w:text/>
              </w:sdtPr>
              <w:sdtEndPr/>
              <w:sdtContent>
                <w:r w:rsidR="007C7CA5">
                  <w:rPr>
                    <w:rFonts w:ascii="Arial" w:hAnsi="Arial" w:cs="Arial"/>
                    <w:b/>
                    <w:bCs/>
                    <w:color w:val="000000" w:themeColor="text1"/>
                    <w:sz w:val="26"/>
                    <w:szCs w:val="26"/>
                    <w:lang w:val="en-US" w:eastAsia="hr-HR"/>
                  </w:rPr>
                  <w:t>04/18</w:t>
                </w:r>
              </w:sdtContent>
            </w:sdt>
          </w:p>
        </w:tc>
      </w:tr>
      <w:tr w:rsidR="009300E7" w:rsidRPr="00690337" w:rsidTr="00342D0D">
        <w:trPr>
          <w:trHeight w:val="851"/>
        </w:trPr>
        <w:tc>
          <w:tcPr>
            <w:tcW w:w="2093" w:type="dxa"/>
          </w:tcPr>
          <w:p w:rsidR="00527139" w:rsidRPr="00690337" w:rsidRDefault="00527139" w:rsidP="00656EB2">
            <w:pPr>
              <w:jc w:val="both"/>
              <w:rPr>
                <w:rStyle w:val="Heading3Char"/>
                <w:color w:val="000000" w:themeColor="text1"/>
              </w:rPr>
            </w:pP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objekt</w:t>
            </w:r>
            <w:r w:rsidRPr="00690337">
              <w:rPr>
                <w:rFonts w:ascii="Arial" w:hAnsi="Arial" w:cs="Arial"/>
                <w:color w:val="000000" w:themeColor="text1"/>
              </w:rPr>
              <w:t>:</w:t>
            </w:r>
          </w:p>
        </w:tc>
        <w:tc>
          <w:tcPr>
            <w:tcW w:w="7663" w:type="dxa"/>
          </w:tcPr>
          <w:p w:rsidR="00527139" w:rsidRPr="00690337" w:rsidRDefault="001A1D95" w:rsidP="00656EB2">
            <w:pPr>
              <w:jc w:val="both"/>
              <w:rPr>
                <w:rStyle w:val="Heading3Char"/>
                <w:color w:val="000000" w:themeColor="text1"/>
              </w:rPr>
            </w:pPr>
            <w:sdt>
              <w:sdtPr>
                <w:rPr>
                  <w:rStyle w:val="Heading3Char"/>
                  <w:color w:val="000000" w:themeColor="text1"/>
                  <w:sz w:val="24"/>
                  <w:szCs w:val="24"/>
                </w:rPr>
                <w:alias w:val="OBJEKT"/>
                <w:tag w:val="OBJEKT"/>
                <w:id w:val="5953641"/>
                <w:placeholder>
                  <w:docPart w:val="6B70F8DB554C43ED98451D72E685043E"/>
                </w:placeholder>
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<w:text/>
              </w:sdtPr>
              <w:sdtEndPr>
                <w:rPr>
                  <w:rStyle w:val="Heading3Char"/>
                </w:rPr>
              </w:sdtEndPr>
              <w:sdtContent>
                <w:r w:rsidR="007C7CA5">
                  <w:rPr>
                    <w:rStyle w:val="Heading3Char"/>
                    <w:color w:val="000000" w:themeColor="text1"/>
                    <w:sz w:val="24"/>
                    <w:szCs w:val="24"/>
                    <w:lang w:val="en-US"/>
                  </w:rPr>
                  <w:t>DJEČJI VRTIĆ – Put na more /Adaptacija/ čest.zgr. 92/7 na čest.zem. 836/1, 836/2, 836/3, 835/1, 835/2 i 836/4 sve k.o. Mokošica</w:t>
                </w:r>
              </w:sdtContent>
            </w:sdt>
          </w:p>
        </w:tc>
      </w:tr>
      <w:tr w:rsidR="009300E7" w:rsidRPr="00690337" w:rsidTr="008D122E">
        <w:trPr>
          <w:trHeight w:val="1170"/>
        </w:trPr>
        <w:tc>
          <w:tcPr>
            <w:tcW w:w="2093" w:type="dxa"/>
          </w:tcPr>
          <w:p w:rsidR="00527139" w:rsidRPr="00690337" w:rsidRDefault="00527139" w:rsidP="00656EB2">
            <w:pPr>
              <w:jc w:val="both"/>
              <w:rPr>
                <w:rStyle w:val="Heading3Char"/>
                <w:color w:val="000000" w:themeColor="text1"/>
              </w:rPr>
            </w:pP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za</w:t>
            </w:r>
            <w:r w:rsidRPr="00690337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investitora</w:t>
            </w:r>
            <w:r w:rsidRPr="00690337">
              <w:rPr>
                <w:rFonts w:ascii="Arial" w:hAnsi="Arial" w:cs="Arial"/>
                <w:color w:val="000000" w:themeColor="text1"/>
              </w:rPr>
              <w:t>:</w:t>
            </w:r>
          </w:p>
        </w:tc>
        <w:tc>
          <w:tcPr>
            <w:tcW w:w="7663" w:type="dxa"/>
          </w:tcPr>
          <w:p w:rsidR="00527139" w:rsidRPr="00690337" w:rsidRDefault="001A1D95" w:rsidP="00CA2F83">
            <w:pPr>
              <w:jc w:val="both"/>
              <w:rPr>
                <w:rStyle w:val="Heading3Char"/>
                <w:color w:val="000000" w:themeColor="text1"/>
              </w:rPr>
            </w:pPr>
            <w:sdt>
              <w:sdtPr>
                <w:rPr>
                  <w:rStyle w:val="Heading3Char"/>
                  <w:color w:val="000000" w:themeColor="text1"/>
                  <w:sz w:val="24"/>
                  <w:szCs w:val="24"/>
                </w:rPr>
                <w:alias w:val="INVESTITOR"/>
                <w:tag w:val="INVESTITOR"/>
                <w:id w:val="5953642"/>
                <w:placeholder>
                  <w:docPart w:val="ABFCE1B1A83A4D0389CFDFB289AF1FA3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>
                <w:rPr>
                  <w:rStyle w:val="Heading3Char"/>
                </w:rPr>
              </w:sdtEndPr>
              <w:sdtContent>
                <w:r w:rsidR="007C7CA5">
                  <w:rPr>
                    <w:rStyle w:val="Heading3Char"/>
                    <w:color w:val="000000" w:themeColor="text1"/>
                    <w:sz w:val="24"/>
                    <w:szCs w:val="24"/>
                    <w:lang w:val="en-US"/>
                  </w:rPr>
                  <w:t>GRAD DUBROVNIK, OIB: 21712494719, Pred Dvorom 1 20000 Dubrovnik</w:t>
                </w:r>
              </w:sdtContent>
            </w:sdt>
          </w:p>
        </w:tc>
      </w:tr>
      <w:tr w:rsidR="00342D0D" w:rsidRPr="00690337" w:rsidTr="00342D0D">
        <w:trPr>
          <w:trHeight w:val="851"/>
        </w:trPr>
        <w:tc>
          <w:tcPr>
            <w:tcW w:w="2093" w:type="dxa"/>
          </w:tcPr>
          <w:p w:rsidR="00342D0D" w:rsidRPr="00690337" w:rsidRDefault="007C68FC" w:rsidP="00656EB2">
            <w:pPr>
              <w:jc w:val="both"/>
              <w:rPr>
                <w:rFonts w:ascii="Arial" w:hAnsi="Arial" w:cs="Arial"/>
                <w:color w:val="000000" w:themeColor="text1"/>
                <w:lang w:val="fr-FR"/>
              </w:rPr>
            </w:pPr>
            <w:r w:rsidRPr="00690337">
              <w:rPr>
                <w:rFonts w:ascii="Arial" w:hAnsi="Arial" w:cs="Arial"/>
                <w:color w:val="000000" w:themeColor="text1"/>
              </w:rPr>
              <w:t>Faza:</w:t>
            </w:r>
          </w:p>
        </w:tc>
        <w:tc>
          <w:tcPr>
            <w:tcW w:w="7663" w:type="dxa"/>
          </w:tcPr>
          <w:p w:rsidR="00342D0D" w:rsidRPr="00690337" w:rsidRDefault="007C68FC" w:rsidP="00656EB2">
            <w:pPr>
              <w:jc w:val="both"/>
              <w:rPr>
                <w:rStyle w:val="Heading3Char"/>
                <w:color w:val="000000" w:themeColor="text1"/>
                <w:sz w:val="24"/>
                <w:szCs w:val="24"/>
              </w:rPr>
            </w:pPr>
            <w:r w:rsidRPr="00690337">
              <w:rPr>
                <w:rFonts w:ascii="Arial" w:hAnsi="Arial" w:cs="Arial"/>
                <w:b/>
                <w:color w:val="000000" w:themeColor="text1"/>
              </w:rPr>
              <w:t>Glavni projekt</w:t>
            </w:r>
          </w:p>
        </w:tc>
      </w:tr>
    </w:tbl>
    <w:p w:rsidR="007C68FC" w:rsidRPr="00690337" w:rsidRDefault="007C68FC" w:rsidP="000F61FA">
      <w:pPr>
        <w:pStyle w:val="BodyText2"/>
        <w:rPr>
          <w:rFonts w:ascii="Arial" w:hAnsi="Arial" w:cs="Arial"/>
          <w:color w:val="000000" w:themeColor="text1"/>
          <w:lang w:val="fr-FR"/>
        </w:rPr>
      </w:pPr>
    </w:p>
    <w:p w:rsidR="000F61FA" w:rsidRPr="00690337" w:rsidRDefault="000F61FA" w:rsidP="000F61FA">
      <w:pPr>
        <w:pStyle w:val="BodyText2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>Gore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navedeni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projektant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obzirom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da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je</w:t>
      </w:r>
      <w:r w:rsidRPr="00690337">
        <w:rPr>
          <w:rFonts w:ascii="Arial" w:hAnsi="Arial" w:cs="Arial"/>
          <w:color w:val="000000" w:themeColor="text1"/>
        </w:rPr>
        <w:t xml:space="preserve"> č</w:t>
      </w:r>
      <w:r w:rsidRPr="00690337">
        <w:rPr>
          <w:rFonts w:ascii="Arial" w:hAnsi="Arial" w:cs="Arial"/>
          <w:color w:val="000000" w:themeColor="text1"/>
          <w:lang w:val="fr-FR"/>
        </w:rPr>
        <w:t>lan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Hrvatske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komore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in</w:t>
      </w:r>
      <w:r w:rsidRPr="00690337">
        <w:rPr>
          <w:rFonts w:ascii="Arial" w:hAnsi="Arial" w:cs="Arial"/>
          <w:color w:val="000000" w:themeColor="text1"/>
        </w:rPr>
        <w:t>ž</w:t>
      </w:r>
      <w:r w:rsidRPr="00690337">
        <w:rPr>
          <w:rFonts w:ascii="Arial" w:hAnsi="Arial" w:cs="Arial"/>
          <w:color w:val="000000" w:themeColor="text1"/>
          <w:lang w:val="fr-FR"/>
        </w:rPr>
        <w:t>enjera strojarstva</w:t>
      </w:r>
      <w:r w:rsidRPr="00690337">
        <w:rPr>
          <w:rFonts w:ascii="Arial" w:hAnsi="Arial" w:cs="Arial"/>
          <w:color w:val="000000" w:themeColor="text1"/>
        </w:rPr>
        <w:t xml:space="preserve">, </w:t>
      </w:r>
      <w:r w:rsidRPr="00690337">
        <w:rPr>
          <w:rFonts w:ascii="Arial" w:hAnsi="Arial" w:cs="Arial"/>
          <w:color w:val="000000" w:themeColor="text1"/>
          <w:lang w:val="fr-FR"/>
        </w:rPr>
        <w:t>upisan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pod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rednim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brojem</w:t>
      </w:r>
      <w:r w:rsidRPr="00690337">
        <w:rPr>
          <w:rFonts w:ascii="Arial" w:hAnsi="Arial" w:cs="Arial"/>
          <w:color w:val="000000" w:themeColor="text1"/>
        </w:rPr>
        <w:t xml:space="preserve"> 1</w:t>
      </w:r>
      <w:r w:rsidR="00E721FD" w:rsidRPr="00690337">
        <w:rPr>
          <w:rFonts w:ascii="Arial" w:hAnsi="Arial" w:cs="Arial"/>
          <w:color w:val="000000" w:themeColor="text1"/>
        </w:rPr>
        <w:t>47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u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Imeniku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ovla</w:t>
      </w:r>
      <w:r w:rsidRPr="00690337">
        <w:rPr>
          <w:rFonts w:ascii="Arial" w:hAnsi="Arial" w:cs="Arial"/>
          <w:color w:val="000000" w:themeColor="text1"/>
        </w:rPr>
        <w:t>š</w:t>
      </w:r>
      <w:r w:rsidRPr="00690337">
        <w:rPr>
          <w:rFonts w:ascii="Arial" w:hAnsi="Arial" w:cs="Arial"/>
          <w:color w:val="000000" w:themeColor="text1"/>
          <w:lang w:val="fr-FR"/>
        </w:rPr>
        <w:t>tenih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in</w:t>
      </w:r>
      <w:r w:rsidRPr="00690337">
        <w:rPr>
          <w:rFonts w:ascii="Arial" w:hAnsi="Arial" w:cs="Arial"/>
          <w:color w:val="000000" w:themeColor="text1"/>
        </w:rPr>
        <w:t>ž</w:t>
      </w:r>
      <w:r w:rsidRPr="00690337">
        <w:rPr>
          <w:rFonts w:ascii="Arial" w:hAnsi="Arial" w:cs="Arial"/>
          <w:color w:val="000000" w:themeColor="text1"/>
          <w:lang w:val="fr-FR"/>
        </w:rPr>
        <w:t>enjera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strojarstva</w:t>
      </w:r>
      <w:r w:rsidRPr="00690337">
        <w:rPr>
          <w:rFonts w:ascii="Arial" w:hAnsi="Arial" w:cs="Arial"/>
          <w:color w:val="000000" w:themeColor="text1"/>
        </w:rPr>
        <w:t xml:space="preserve">, </w:t>
      </w:r>
      <w:r w:rsidRPr="00690337">
        <w:rPr>
          <w:rFonts w:ascii="Arial" w:hAnsi="Arial" w:cs="Arial"/>
          <w:color w:val="000000" w:themeColor="text1"/>
          <w:lang w:val="fr-FR"/>
        </w:rPr>
        <w:t>ispunjava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uvjete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za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obavljanje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poslova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temeljem</w:t>
      </w:r>
      <w:r w:rsidRPr="00690337">
        <w:rPr>
          <w:rFonts w:ascii="Arial" w:hAnsi="Arial" w:cs="Arial"/>
          <w:color w:val="000000" w:themeColor="text1"/>
        </w:rPr>
        <w:t xml:space="preserve"> č</w:t>
      </w:r>
      <w:r w:rsidRPr="00690337">
        <w:rPr>
          <w:rFonts w:ascii="Arial" w:hAnsi="Arial" w:cs="Arial"/>
          <w:color w:val="000000" w:themeColor="text1"/>
          <w:lang w:val="fr-FR"/>
        </w:rPr>
        <w:t>lanka</w:t>
      </w:r>
      <w:r w:rsidRPr="00690337">
        <w:rPr>
          <w:rFonts w:ascii="Arial" w:hAnsi="Arial" w:cs="Arial"/>
          <w:color w:val="000000" w:themeColor="text1"/>
        </w:rPr>
        <w:t xml:space="preserve"> 48. </w:t>
      </w:r>
      <w:r w:rsidRPr="00690337">
        <w:rPr>
          <w:rFonts w:ascii="Arial" w:hAnsi="Arial" w:cs="Arial"/>
          <w:color w:val="000000" w:themeColor="text1"/>
          <w:lang w:val="fr-FR"/>
        </w:rPr>
        <w:t>Zakon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o</w:t>
      </w:r>
      <w:r w:rsidRPr="00690337">
        <w:rPr>
          <w:rFonts w:ascii="Arial" w:hAnsi="Arial" w:cs="Arial"/>
          <w:color w:val="000000" w:themeColor="text1"/>
        </w:rPr>
        <w:t xml:space="preserve"> poslovima i djelatnostima prostornog uređenja i gradnje (NN 78/15), </w:t>
      </w:r>
      <w:r w:rsidRPr="00690337">
        <w:rPr>
          <w:rFonts w:ascii="Arial" w:hAnsi="Arial" w:cs="Arial"/>
          <w:color w:val="000000" w:themeColor="text1"/>
          <w:lang w:val="fr-FR"/>
        </w:rPr>
        <w:t>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u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svezi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</w:t>
      </w:r>
      <w:r w:rsidRPr="00690337">
        <w:rPr>
          <w:rFonts w:ascii="Arial" w:hAnsi="Arial" w:cs="Arial"/>
          <w:color w:val="000000" w:themeColor="text1"/>
        </w:rPr>
        <w:t xml:space="preserve"> č</w:t>
      </w:r>
      <w:r w:rsidRPr="00690337">
        <w:rPr>
          <w:rFonts w:ascii="Arial" w:hAnsi="Arial" w:cs="Arial"/>
          <w:color w:val="000000" w:themeColor="text1"/>
          <w:lang w:val="fr-FR"/>
        </w:rPr>
        <w:t>lankom</w:t>
      </w:r>
      <w:r w:rsidRPr="00690337">
        <w:rPr>
          <w:rFonts w:ascii="Arial" w:hAnsi="Arial" w:cs="Arial"/>
          <w:color w:val="000000" w:themeColor="text1"/>
        </w:rPr>
        <w:t xml:space="preserve"> 47. </w:t>
      </w:r>
      <w:r w:rsidRPr="00690337">
        <w:rPr>
          <w:rFonts w:ascii="Arial" w:hAnsi="Arial" w:cs="Arial"/>
          <w:color w:val="000000" w:themeColor="text1"/>
          <w:lang w:val="fr-FR"/>
        </w:rPr>
        <w:t>Statuta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Hrvatske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komore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in</w:t>
      </w:r>
      <w:r w:rsidRPr="00690337">
        <w:rPr>
          <w:rFonts w:ascii="Arial" w:hAnsi="Arial" w:cs="Arial"/>
          <w:color w:val="000000" w:themeColor="text1"/>
        </w:rPr>
        <w:t>ž</w:t>
      </w:r>
      <w:r w:rsidRPr="00690337">
        <w:rPr>
          <w:rFonts w:ascii="Arial" w:hAnsi="Arial" w:cs="Arial"/>
          <w:color w:val="000000" w:themeColor="text1"/>
          <w:lang w:val="fr-FR"/>
        </w:rPr>
        <w:t>enjera</w:t>
      </w:r>
      <w:r w:rsidRPr="00690337">
        <w:rPr>
          <w:rFonts w:ascii="Arial" w:hAnsi="Arial" w:cs="Arial"/>
          <w:color w:val="000000" w:themeColor="text1"/>
        </w:rPr>
        <w:t xml:space="preserve"> strojarstva </w:t>
      </w:r>
      <w:r w:rsidRPr="00690337">
        <w:rPr>
          <w:rFonts w:ascii="Arial" w:hAnsi="Arial" w:cs="Arial"/>
          <w:color w:val="000000" w:themeColor="text1"/>
          <w:lang w:val="fr-FR"/>
        </w:rPr>
        <w:t>te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ostala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prava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i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du</w:t>
      </w:r>
      <w:r w:rsidRPr="00690337">
        <w:rPr>
          <w:rFonts w:ascii="Arial" w:hAnsi="Arial" w:cs="Arial"/>
          <w:color w:val="000000" w:themeColor="text1"/>
        </w:rPr>
        <w:t>ž</w:t>
      </w:r>
      <w:r w:rsidRPr="00690337">
        <w:rPr>
          <w:rFonts w:ascii="Arial" w:hAnsi="Arial" w:cs="Arial"/>
          <w:color w:val="000000" w:themeColor="text1"/>
          <w:lang w:val="fr-FR"/>
        </w:rPr>
        <w:t>nosti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sukladno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posebnim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propisima</w:t>
      </w:r>
      <w:r w:rsidRPr="00690337">
        <w:rPr>
          <w:rFonts w:ascii="Arial" w:hAnsi="Arial" w:cs="Arial"/>
          <w:color w:val="000000" w:themeColor="text1"/>
        </w:rPr>
        <w:t>.</w:t>
      </w:r>
    </w:p>
    <w:p w:rsidR="0022074A" w:rsidRPr="00690337" w:rsidRDefault="0022074A" w:rsidP="0022074A">
      <w:pPr>
        <w:rPr>
          <w:rFonts w:ascii="Arial" w:hAnsi="Arial" w:cs="Arial"/>
          <w:color w:val="000000" w:themeColor="text1"/>
        </w:rPr>
      </w:pPr>
    </w:p>
    <w:p w:rsidR="0022074A" w:rsidRPr="00690337" w:rsidRDefault="0022074A" w:rsidP="0022074A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</w:p>
    <w:p w:rsidR="0022074A" w:rsidRPr="00690337" w:rsidRDefault="0022074A" w:rsidP="0022074A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 xml:space="preserve">Direktor </w:t>
      </w:r>
    </w:p>
    <w:p w:rsidR="0022074A" w:rsidRPr="00690337" w:rsidRDefault="0022074A" w:rsidP="0022074A">
      <w:pPr>
        <w:rPr>
          <w:rFonts w:ascii="Arial" w:hAnsi="Arial" w:cs="Arial"/>
          <w:color w:val="000000" w:themeColor="text1"/>
        </w:rPr>
      </w:pPr>
    </w:p>
    <w:p w:rsidR="0022074A" w:rsidRPr="00690337" w:rsidRDefault="0022074A" w:rsidP="0022074A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="00E721FD" w:rsidRPr="00690337">
        <w:rPr>
          <w:rFonts w:ascii="Arial" w:hAnsi="Arial" w:cs="Arial"/>
          <w:color w:val="000000" w:themeColor="text1"/>
        </w:rPr>
        <w:t>Dubravko Moravec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dipl</w:t>
      </w:r>
      <w:r w:rsidRPr="00690337">
        <w:rPr>
          <w:rFonts w:ascii="Arial" w:hAnsi="Arial" w:cs="Arial"/>
          <w:color w:val="000000" w:themeColor="text1"/>
        </w:rPr>
        <w:t>.</w:t>
      </w:r>
      <w:r w:rsidRPr="00690337">
        <w:rPr>
          <w:rFonts w:ascii="Arial" w:hAnsi="Arial" w:cs="Arial"/>
          <w:color w:val="000000" w:themeColor="text1"/>
          <w:lang w:val="fr-FR"/>
        </w:rPr>
        <w:t>ing</w:t>
      </w:r>
      <w:r w:rsidRPr="00690337">
        <w:rPr>
          <w:rFonts w:ascii="Arial" w:hAnsi="Arial" w:cs="Arial"/>
          <w:color w:val="000000" w:themeColor="text1"/>
        </w:rPr>
        <w:t>.</w:t>
      </w:r>
      <w:r w:rsidRPr="00690337">
        <w:rPr>
          <w:rFonts w:ascii="Arial" w:hAnsi="Arial" w:cs="Arial"/>
          <w:color w:val="000000" w:themeColor="text1"/>
          <w:lang w:val="fr-FR"/>
        </w:rPr>
        <w:t>stroj</w:t>
      </w:r>
      <w:r w:rsidRPr="00690337">
        <w:rPr>
          <w:rFonts w:ascii="Arial" w:hAnsi="Arial" w:cs="Arial"/>
          <w:color w:val="000000" w:themeColor="text1"/>
        </w:rPr>
        <w:t>.</w:t>
      </w:r>
    </w:p>
    <w:p w:rsidR="0069146B" w:rsidRPr="00690337" w:rsidRDefault="0069146B" w:rsidP="0069146B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69146B">
      <w:pPr>
        <w:rPr>
          <w:rFonts w:ascii="Arial" w:hAnsi="Arial" w:cs="Arial"/>
          <w:color w:val="000000" w:themeColor="text1"/>
        </w:rPr>
      </w:pPr>
    </w:p>
    <w:p w:rsidR="00B645C3" w:rsidRPr="00690337" w:rsidRDefault="00B645C3" w:rsidP="00B645C3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Dubrovnik, </w:t>
      </w:r>
      <w:sdt>
        <w:sdtPr>
          <w:rPr>
            <w:rStyle w:val="Heading3Char"/>
            <w:b w:val="0"/>
            <w:color w:val="000000" w:themeColor="text1"/>
            <w:sz w:val="24"/>
            <w:lang w:val="fr-FR"/>
          </w:rPr>
          <w:alias w:val="DATUM"/>
          <w:tag w:val="DATUM"/>
          <w:id w:val="5953635"/>
          <w:placeholder>
            <w:docPart w:val="34A4D64944304F35B8ED313854DB4344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>
          <w:rPr>
            <w:rStyle w:val="Heading3Char"/>
          </w:rPr>
        </w:sdtEndPr>
        <w:sdtContent>
          <w:r w:rsidR="003E583B">
            <w:rPr>
              <w:rStyle w:val="Heading3Char"/>
              <w:b w:val="0"/>
              <w:color w:val="000000" w:themeColor="text1"/>
              <w:sz w:val="24"/>
              <w:lang w:val="en-US"/>
            </w:rPr>
            <w:t>svibanj 2018.</w:t>
          </w:r>
        </w:sdtContent>
      </w:sdt>
    </w:p>
    <w:p w:rsidR="001F7A41" w:rsidRPr="00690337" w:rsidRDefault="001F7A41" w:rsidP="0069146B">
      <w:pPr>
        <w:rPr>
          <w:rFonts w:ascii="Arial" w:hAnsi="Arial" w:cs="Arial"/>
          <w:color w:val="000000" w:themeColor="text1"/>
        </w:rPr>
      </w:pPr>
    </w:p>
    <w:p w:rsidR="001F7A41" w:rsidRPr="00690337" w:rsidRDefault="001F7A41" w:rsidP="0069146B">
      <w:pPr>
        <w:rPr>
          <w:rFonts w:ascii="Arial" w:hAnsi="Arial" w:cs="Arial"/>
          <w:color w:val="000000" w:themeColor="text1"/>
        </w:rPr>
      </w:pPr>
    </w:p>
    <w:p w:rsidR="006166E4" w:rsidRPr="00690337" w:rsidRDefault="006166E4" w:rsidP="0069146B">
      <w:pPr>
        <w:rPr>
          <w:rFonts w:ascii="Arial" w:hAnsi="Arial" w:cs="Arial"/>
          <w:color w:val="000000" w:themeColor="text1"/>
        </w:rPr>
      </w:pPr>
    </w:p>
    <w:p w:rsidR="006166E4" w:rsidRPr="00690337" w:rsidRDefault="006166E4" w:rsidP="0069146B">
      <w:pPr>
        <w:rPr>
          <w:rFonts w:ascii="Arial" w:hAnsi="Arial" w:cs="Arial"/>
          <w:color w:val="000000" w:themeColor="text1"/>
        </w:rPr>
      </w:pPr>
    </w:p>
    <w:p w:rsidR="006166E4" w:rsidRDefault="006166E4" w:rsidP="0069146B">
      <w:pPr>
        <w:rPr>
          <w:rFonts w:ascii="Arial" w:hAnsi="Arial" w:cs="Arial"/>
          <w:color w:val="000000" w:themeColor="text1"/>
        </w:rPr>
      </w:pPr>
    </w:p>
    <w:p w:rsidR="00690337" w:rsidRPr="00690337" w:rsidRDefault="00690337" w:rsidP="0069146B">
      <w:pPr>
        <w:rPr>
          <w:rFonts w:ascii="Arial" w:hAnsi="Arial" w:cs="Arial"/>
          <w:color w:val="000000" w:themeColor="text1"/>
        </w:rPr>
      </w:pPr>
    </w:p>
    <w:p w:rsidR="001F7A41" w:rsidRPr="00690337" w:rsidRDefault="001F7A41" w:rsidP="0069146B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tabs>
          <w:tab w:val="left" w:pos="1701"/>
        </w:tabs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Broj projekta:</w:t>
      </w:r>
      <w:r w:rsidRPr="00690337">
        <w:rPr>
          <w:rFonts w:ascii="Arial" w:hAnsi="Arial" w:cs="Arial"/>
          <w:color w:val="000000" w:themeColor="text1"/>
        </w:rPr>
        <w:tab/>
      </w:r>
      <w:r w:rsidR="00B003C8" w:rsidRPr="00690337">
        <w:rPr>
          <w:rFonts w:ascii="Arial" w:hAnsi="Arial" w:cs="Arial"/>
          <w:b/>
          <w:color w:val="000000" w:themeColor="text1"/>
        </w:rPr>
        <w:t xml:space="preserve">T.D. </w:t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618"/>
          <w:placeholder>
            <w:docPart w:val="F7A9DE618A12413595DE3002F606F616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en-US"/>
            </w:rPr>
            <w:t>08-05/18 GHV</w:t>
          </w:r>
        </w:sdtContent>
      </w:sdt>
    </w:p>
    <w:p w:rsidR="00F02AC8" w:rsidRPr="00690337" w:rsidRDefault="00F02AC8" w:rsidP="00F02AC8">
      <w:pPr>
        <w:tabs>
          <w:tab w:val="left" w:pos="1701"/>
        </w:tabs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>Broj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rje</w:t>
      </w:r>
      <w:r w:rsidRPr="00690337">
        <w:rPr>
          <w:rFonts w:ascii="Arial" w:hAnsi="Arial" w:cs="Arial"/>
          <w:color w:val="000000" w:themeColor="text1"/>
        </w:rPr>
        <w:t>š</w:t>
      </w:r>
      <w:r w:rsidRPr="00690337">
        <w:rPr>
          <w:rFonts w:ascii="Arial" w:hAnsi="Arial" w:cs="Arial"/>
          <w:color w:val="000000" w:themeColor="text1"/>
          <w:lang w:val="fr-FR"/>
        </w:rPr>
        <w:t>enja</w:t>
      </w:r>
      <w:r w:rsidRPr="00690337">
        <w:rPr>
          <w:rFonts w:ascii="Arial" w:hAnsi="Arial" w:cs="Arial"/>
          <w:color w:val="000000" w:themeColor="text1"/>
        </w:rPr>
        <w:t>:</w:t>
      </w:r>
      <w:r w:rsidR="00B003C8" w:rsidRPr="00690337">
        <w:rPr>
          <w:rFonts w:ascii="Arial" w:hAnsi="Arial" w:cs="Arial"/>
          <w:color w:val="000000" w:themeColor="text1"/>
        </w:rPr>
        <w:tab/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619"/>
          <w:placeholder>
            <w:docPart w:val="D251403CE11B4D4BA952A93B2C0E1C3F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en-US"/>
            </w:rPr>
            <w:t>08-05/18 GHV</w:t>
          </w:r>
        </w:sdtContent>
      </w:sdt>
      <w:r w:rsidR="00B003C8" w:rsidRPr="00690337">
        <w:rPr>
          <w:rFonts w:ascii="Arial" w:hAnsi="Arial" w:cs="Arial"/>
          <w:b/>
          <w:color w:val="000000" w:themeColor="text1"/>
        </w:rPr>
        <w:t xml:space="preserve"> GHV </w:t>
      </w:r>
      <w:r w:rsidRPr="00690337">
        <w:rPr>
          <w:rFonts w:ascii="Arial" w:hAnsi="Arial" w:cs="Arial"/>
          <w:b/>
          <w:color w:val="000000" w:themeColor="text1"/>
          <w:lang w:val="fr-FR"/>
        </w:rPr>
        <w:t>ZOP</w:t>
      </w:r>
    </w:p>
    <w:p w:rsidR="00B003C8" w:rsidRPr="00690337" w:rsidRDefault="00B003C8" w:rsidP="00F02AC8">
      <w:pPr>
        <w:pStyle w:val="BodyText2"/>
        <w:rPr>
          <w:rFonts w:ascii="Arial" w:hAnsi="Arial" w:cs="Arial"/>
          <w:color w:val="000000" w:themeColor="text1"/>
        </w:rPr>
      </w:pPr>
    </w:p>
    <w:p w:rsidR="00B003C8" w:rsidRPr="00690337" w:rsidRDefault="00B003C8" w:rsidP="00F02AC8">
      <w:pPr>
        <w:pStyle w:val="BodyText2"/>
        <w:rPr>
          <w:rFonts w:ascii="Arial" w:hAnsi="Arial" w:cs="Arial"/>
          <w:color w:val="000000" w:themeColor="text1"/>
        </w:rPr>
      </w:pPr>
    </w:p>
    <w:p w:rsidR="00B003C8" w:rsidRPr="00690337" w:rsidRDefault="00B003C8" w:rsidP="00F02AC8">
      <w:pPr>
        <w:pStyle w:val="BodyText2"/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pStyle w:val="BodyText2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Temeljem članka 2</w:t>
      </w:r>
      <w:r w:rsidR="000F61FA" w:rsidRPr="00690337">
        <w:rPr>
          <w:rFonts w:ascii="Arial" w:hAnsi="Arial" w:cs="Arial"/>
          <w:color w:val="000000" w:themeColor="text1"/>
        </w:rPr>
        <w:t>5</w:t>
      </w:r>
      <w:r w:rsidRPr="00690337">
        <w:rPr>
          <w:rFonts w:ascii="Arial" w:hAnsi="Arial" w:cs="Arial"/>
          <w:color w:val="000000" w:themeColor="text1"/>
        </w:rPr>
        <w:t>. Zakona o zaštiti od požara (Narodne novine Republike Hrvatske broj 58/93, 33/05, 107/07 i 92/10), izdaje se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jc w:val="center"/>
        <w:rPr>
          <w:rFonts w:ascii="Arial" w:hAnsi="Arial" w:cs="Arial"/>
          <w:color w:val="000000" w:themeColor="text1"/>
          <w:sz w:val="44"/>
          <w:lang w:val="fr-FR"/>
        </w:rPr>
      </w:pPr>
      <w:r w:rsidRPr="00690337">
        <w:rPr>
          <w:rFonts w:ascii="Arial" w:hAnsi="Arial" w:cs="Arial"/>
          <w:b/>
          <w:color w:val="000000" w:themeColor="text1"/>
          <w:sz w:val="44"/>
          <w:lang w:val="fr-FR"/>
        </w:rPr>
        <w:t>I S P R A V A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1F7A41" w:rsidRPr="00690337" w:rsidRDefault="00F02AC8" w:rsidP="00F02AC8">
      <w:pPr>
        <w:numPr>
          <w:ilvl w:val="0"/>
          <w:numId w:val="12"/>
        </w:numPr>
        <w:jc w:val="both"/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>Potvrđuje se da je izvršena provjera projekta za građevinu:</w:t>
      </w:r>
    </w:p>
    <w:p w:rsidR="007C68FC" w:rsidRPr="00690337" w:rsidRDefault="007C68FC" w:rsidP="007C68FC">
      <w:pPr>
        <w:ind w:left="1070"/>
        <w:jc w:val="both"/>
        <w:rPr>
          <w:rFonts w:ascii="Arial" w:hAnsi="Arial" w:cs="Arial"/>
          <w:b/>
          <w:color w:val="000000" w:themeColor="text1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093"/>
        <w:gridCol w:w="7663"/>
      </w:tblGrid>
      <w:tr w:rsidR="009300E7" w:rsidRPr="00690337" w:rsidTr="007C68FC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Fonts w:ascii="Arial" w:hAnsi="Arial" w:cs="Arial"/>
                <w:color w:val="000000" w:themeColor="text1"/>
                <w:lang w:val="fr-FR"/>
              </w:rPr>
            </w:pPr>
            <w:r w:rsidRPr="00690337">
              <w:rPr>
                <w:rFonts w:ascii="Arial" w:hAnsi="Arial" w:cs="Arial"/>
                <w:color w:val="000000" w:themeColor="text1"/>
              </w:rPr>
              <w:t>ZOP: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b/>
                  <w:bCs/>
                  <w:color w:val="000000" w:themeColor="text1"/>
                  <w:sz w:val="26"/>
                  <w:szCs w:val="26"/>
                  <w:lang w:val="da-DK" w:eastAsia="hr-HR"/>
                </w:rPr>
                <w:alias w:val="ZOP"/>
                <w:tag w:val="ZOP"/>
                <w:id w:val="5953647"/>
                <w:placeholder>
                  <w:docPart w:val="2366A6ADA87744A690004628C001E535"/>
                </w:placeholder>
                <w:dataBinding w:prefixMappings="xmlns:ns0='http://schemas.microsoft.com/office/2006/coverPageProps' " w:xpath="/ns0:CoverPageProperties[1]/ns0:CompanyAddress[1]" w:storeItemID="{55AF091B-3C7A-41E3-B477-F2FDAA23CFDA}"/>
                <w:text/>
              </w:sdtPr>
              <w:sdtEndPr/>
              <w:sdtContent>
                <w:r w:rsidR="007C7CA5">
                  <w:rPr>
                    <w:rFonts w:ascii="Arial" w:hAnsi="Arial" w:cs="Arial"/>
                    <w:b/>
                    <w:bCs/>
                    <w:color w:val="000000" w:themeColor="text1"/>
                    <w:sz w:val="26"/>
                    <w:szCs w:val="26"/>
                    <w:lang w:val="en-US" w:eastAsia="hr-HR"/>
                  </w:rPr>
                  <w:t>04/18</w:t>
                </w:r>
              </w:sdtContent>
            </w:sdt>
          </w:p>
        </w:tc>
      </w:tr>
      <w:tr w:rsidR="009300E7" w:rsidRPr="00690337" w:rsidTr="007C68FC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</w:rPr>
            </w:pP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objekt</w:t>
            </w:r>
            <w:r w:rsidRPr="00690337">
              <w:rPr>
                <w:rFonts w:ascii="Arial" w:hAnsi="Arial" w:cs="Arial"/>
                <w:color w:val="000000" w:themeColor="text1"/>
              </w:rPr>
              <w:t>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</w:rPr>
            </w:pPr>
            <w:sdt>
              <w:sdtPr>
                <w:rPr>
                  <w:rStyle w:val="Heading3Char"/>
                  <w:color w:val="000000" w:themeColor="text1"/>
                  <w:sz w:val="24"/>
                  <w:szCs w:val="24"/>
                </w:rPr>
                <w:alias w:val="OBJEKT"/>
                <w:tag w:val="OBJEKT"/>
                <w:id w:val="5953648"/>
                <w:placeholder>
                  <w:docPart w:val="780EA989A01D4F319AE00CA5B351E0C0"/>
                </w:placeholder>
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<w:text/>
              </w:sdtPr>
              <w:sdtEndPr>
                <w:rPr>
                  <w:rStyle w:val="Heading3Char"/>
                </w:rPr>
              </w:sdtEndPr>
              <w:sdtContent>
                <w:r w:rsidR="007C7CA5">
                  <w:rPr>
                    <w:rStyle w:val="Heading3Char"/>
                    <w:color w:val="000000" w:themeColor="text1"/>
                    <w:sz w:val="24"/>
                    <w:szCs w:val="24"/>
                    <w:lang w:val="en-US"/>
                  </w:rPr>
                  <w:t>DJEČJI VRTIĆ – Put na more /Adaptacija/ čest.zgr. 92/7 na čest.zem. 836/1, 836/2, 836/3, 835/1, 835/2 i 836/4 sve k.o. Mokošica</w:t>
                </w:r>
              </w:sdtContent>
            </w:sdt>
          </w:p>
        </w:tc>
      </w:tr>
      <w:tr w:rsidR="009300E7" w:rsidRPr="00690337" w:rsidTr="007C68FC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</w:rPr>
            </w:pP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za</w:t>
            </w:r>
            <w:r w:rsidRPr="00690337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investitora</w:t>
            </w:r>
            <w:r w:rsidRPr="00690337">
              <w:rPr>
                <w:rFonts w:ascii="Arial" w:hAnsi="Arial" w:cs="Arial"/>
                <w:color w:val="000000" w:themeColor="text1"/>
              </w:rPr>
              <w:t>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</w:rPr>
            </w:pPr>
            <w:sdt>
              <w:sdtPr>
                <w:rPr>
                  <w:rStyle w:val="Heading3Char"/>
                  <w:color w:val="000000" w:themeColor="text1"/>
                  <w:sz w:val="24"/>
                  <w:szCs w:val="24"/>
                </w:rPr>
                <w:alias w:val="INVESTITOR"/>
                <w:tag w:val="INVESTITOR"/>
                <w:id w:val="5953649"/>
                <w:placeholder>
                  <w:docPart w:val="462DFF9641584B4B93238C944A3F191A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>
                <w:rPr>
                  <w:rStyle w:val="Heading3Char"/>
                </w:rPr>
              </w:sdtEndPr>
              <w:sdtContent>
                <w:r w:rsidR="007C7CA5">
                  <w:rPr>
                    <w:rStyle w:val="Heading3Char"/>
                    <w:color w:val="000000" w:themeColor="text1"/>
                    <w:sz w:val="24"/>
                    <w:szCs w:val="24"/>
                    <w:lang w:val="en-US"/>
                  </w:rPr>
                  <w:t>GRAD DUBROVNIK, OIB: 21712494719, Pred Dvorom 1 20000 Dubrovnik</w:t>
                </w:r>
              </w:sdtContent>
            </w:sdt>
          </w:p>
        </w:tc>
      </w:tr>
      <w:tr w:rsidR="009300E7" w:rsidRPr="00690337" w:rsidTr="007C68FC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Fonts w:ascii="Arial" w:hAnsi="Arial" w:cs="Arial"/>
                <w:color w:val="000000" w:themeColor="text1"/>
                <w:lang w:val="fr-FR"/>
              </w:rPr>
            </w:pPr>
            <w:r w:rsidRPr="00690337">
              <w:rPr>
                <w:rFonts w:ascii="Arial" w:hAnsi="Arial" w:cs="Arial"/>
                <w:color w:val="000000" w:themeColor="text1"/>
              </w:rPr>
              <w:t>Faza:</w:t>
            </w:r>
          </w:p>
        </w:tc>
        <w:tc>
          <w:tcPr>
            <w:tcW w:w="766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  <w:sz w:val="24"/>
                <w:szCs w:val="24"/>
              </w:rPr>
            </w:pPr>
            <w:r w:rsidRPr="00690337">
              <w:rPr>
                <w:rFonts w:ascii="Arial" w:hAnsi="Arial" w:cs="Arial"/>
                <w:b/>
                <w:color w:val="000000" w:themeColor="text1"/>
              </w:rPr>
              <w:t>Glavni projekt</w:t>
            </w:r>
          </w:p>
        </w:tc>
      </w:tr>
    </w:tbl>
    <w:p w:rsidR="00F02AC8" w:rsidRPr="00690337" w:rsidRDefault="00F02AC8" w:rsidP="008C4D23">
      <w:pPr>
        <w:numPr>
          <w:ilvl w:val="0"/>
          <w:numId w:val="12"/>
        </w:numPr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Potvrđuje se da su mjere zaštite od požara primjenjene u projektu </w:t>
      </w:r>
      <w:r w:rsidR="007C7CA5">
        <w:rPr>
          <w:rFonts w:ascii="Arial" w:hAnsi="Arial" w:cs="Arial"/>
          <w:b/>
          <w:color w:val="000000" w:themeColor="text1"/>
        </w:rPr>
        <w:t>IZVEDBENI</w:t>
      </w:r>
      <w:r w:rsidR="007C7CA5" w:rsidRPr="00690337">
        <w:rPr>
          <w:rFonts w:ascii="Arial" w:hAnsi="Arial" w:cs="Arial"/>
          <w:b/>
          <w:color w:val="000000" w:themeColor="text1"/>
        </w:rPr>
        <w:t xml:space="preserve">  PROJEKT </w:t>
      </w:r>
      <w:r w:rsidR="007C7CA5">
        <w:rPr>
          <w:rFonts w:ascii="Arial" w:hAnsi="Arial" w:cs="Arial"/>
          <w:b/>
          <w:color w:val="000000" w:themeColor="text1"/>
        </w:rPr>
        <w:t>STROJARSKIH INSTALACIJA</w:t>
      </w:r>
      <w:r w:rsidR="008C4D23" w:rsidRPr="00690337">
        <w:rPr>
          <w:rFonts w:ascii="Arial" w:hAnsi="Arial" w:cs="Arial"/>
          <w:b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</w:rPr>
        <w:t>izrađene sukladno Zakonu o zaštiti od požara, tehničkim normativima i normama.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B003C8" w:rsidP="00F02AC8">
      <w:pPr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  <w:lang w:val="fr-FR"/>
        </w:rPr>
        <w:t>Projektant: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2B7399" w:rsidRPr="00690337" w:rsidRDefault="00FA0A58" w:rsidP="002B7399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="002B7399" w:rsidRPr="00690337">
        <w:rPr>
          <w:rFonts w:ascii="Arial" w:hAnsi="Arial" w:cs="Arial"/>
          <w:color w:val="000000" w:themeColor="text1"/>
        </w:rPr>
        <w:t xml:space="preserve">Dubravko Moravec </w:t>
      </w:r>
      <w:r w:rsidR="002B7399" w:rsidRPr="00690337">
        <w:rPr>
          <w:rFonts w:ascii="Arial" w:hAnsi="Arial" w:cs="Arial"/>
          <w:color w:val="000000" w:themeColor="text1"/>
          <w:lang w:val="fr-FR"/>
        </w:rPr>
        <w:t>dipl</w:t>
      </w:r>
      <w:r w:rsidR="002B7399" w:rsidRPr="00690337">
        <w:rPr>
          <w:rFonts w:ascii="Arial" w:hAnsi="Arial" w:cs="Arial"/>
          <w:color w:val="000000" w:themeColor="text1"/>
        </w:rPr>
        <w:t>.</w:t>
      </w:r>
      <w:r w:rsidR="002B7399" w:rsidRPr="00690337">
        <w:rPr>
          <w:rFonts w:ascii="Arial" w:hAnsi="Arial" w:cs="Arial"/>
          <w:color w:val="000000" w:themeColor="text1"/>
          <w:lang w:val="fr-FR"/>
        </w:rPr>
        <w:t>ing</w:t>
      </w:r>
      <w:r w:rsidR="002B7399" w:rsidRPr="00690337">
        <w:rPr>
          <w:rFonts w:ascii="Arial" w:hAnsi="Arial" w:cs="Arial"/>
          <w:color w:val="000000" w:themeColor="text1"/>
        </w:rPr>
        <w:t>.</w:t>
      </w:r>
      <w:r w:rsidR="002B7399" w:rsidRPr="00690337">
        <w:rPr>
          <w:rFonts w:ascii="Arial" w:hAnsi="Arial" w:cs="Arial"/>
          <w:color w:val="000000" w:themeColor="text1"/>
          <w:lang w:val="fr-FR"/>
        </w:rPr>
        <w:t>stroj</w:t>
      </w:r>
      <w:r w:rsidR="002B7399" w:rsidRPr="00690337">
        <w:rPr>
          <w:rFonts w:ascii="Arial" w:hAnsi="Arial" w:cs="Arial"/>
          <w:color w:val="000000" w:themeColor="text1"/>
        </w:rPr>
        <w:t>.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2B7399" w:rsidRPr="00690337" w:rsidRDefault="002B7399" w:rsidP="00F02AC8">
      <w:pPr>
        <w:rPr>
          <w:rFonts w:ascii="Arial" w:hAnsi="Arial" w:cs="Arial"/>
          <w:color w:val="000000" w:themeColor="text1"/>
          <w:lang w:val="fr-FR"/>
        </w:rPr>
      </w:pPr>
    </w:p>
    <w:p w:rsidR="00B003C8" w:rsidRPr="00690337" w:rsidRDefault="00B003C8" w:rsidP="00F02AC8">
      <w:pPr>
        <w:rPr>
          <w:rFonts w:ascii="Arial" w:hAnsi="Arial" w:cs="Arial"/>
          <w:color w:val="000000" w:themeColor="text1"/>
          <w:lang w:val="fr-FR"/>
        </w:rPr>
      </w:pPr>
    </w:p>
    <w:p w:rsidR="00B003C8" w:rsidRPr="00690337" w:rsidRDefault="00B003C8" w:rsidP="00F02AC8">
      <w:pPr>
        <w:rPr>
          <w:rFonts w:ascii="Arial" w:hAnsi="Arial" w:cs="Arial"/>
          <w:color w:val="000000" w:themeColor="text1"/>
          <w:lang w:val="fr-FR"/>
        </w:rPr>
      </w:pPr>
    </w:p>
    <w:p w:rsidR="00B003C8" w:rsidRPr="00690337" w:rsidRDefault="00B003C8" w:rsidP="00F02AC8">
      <w:pPr>
        <w:rPr>
          <w:rFonts w:ascii="Arial" w:hAnsi="Arial" w:cs="Arial"/>
          <w:color w:val="000000" w:themeColor="text1"/>
          <w:lang w:val="fr-FR"/>
        </w:rPr>
      </w:pPr>
    </w:p>
    <w:p w:rsidR="00B003C8" w:rsidRPr="00690337" w:rsidRDefault="00B003C8" w:rsidP="00F02AC8">
      <w:pPr>
        <w:rPr>
          <w:rFonts w:ascii="Arial" w:hAnsi="Arial" w:cs="Arial"/>
          <w:color w:val="000000" w:themeColor="text1"/>
          <w:lang w:val="fr-FR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Dubrovnik, </w:t>
      </w:r>
      <w:sdt>
        <w:sdtPr>
          <w:rPr>
            <w:rStyle w:val="Heading3Char"/>
            <w:b w:val="0"/>
            <w:color w:val="000000" w:themeColor="text1"/>
            <w:sz w:val="24"/>
            <w:lang w:val="fr-FR"/>
          </w:rPr>
          <w:alias w:val="DATUM"/>
          <w:tag w:val="DATUM"/>
          <w:id w:val="5953636"/>
          <w:placeholder>
            <w:docPart w:val="36AE853C89684D9786D70F9A59B34421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>
          <w:rPr>
            <w:rStyle w:val="Heading3Char"/>
          </w:rPr>
        </w:sdtEndPr>
        <w:sdtContent>
          <w:r w:rsidR="003E583B">
            <w:rPr>
              <w:rStyle w:val="Heading3Char"/>
              <w:b w:val="0"/>
              <w:color w:val="000000" w:themeColor="text1"/>
              <w:sz w:val="24"/>
              <w:lang w:val="en-US"/>
            </w:rPr>
            <w:t>svibanj 2018.</w:t>
          </w:r>
        </w:sdtContent>
      </w:sdt>
    </w:p>
    <w:p w:rsidR="00B003C8" w:rsidRPr="00690337" w:rsidRDefault="00B003C8" w:rsidP="00F02AC8">
      <w:pPr>
        <w:rPr>
          <w:rFonts w:ascii="Arial" w:hAnsi="Arial" w:cs="Arial"/>
          <w:color w:val="000000" w:themeColor="text1"/>
        </w:rPr>
      </w:pPr>
    </w:p>
    <w:p w:rsidR="00B003C8" w:rsidRDefault="00B003C8" w:rsidP="00F02AC8">
      <w:pPr>
        <w:rPr>
          <w:rFonts w:ascii="Arial" w:hAnsi="Arial" w:cs="Arial"/>
          <w:color w:val="000000" w:themeColor="text1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</w:rPr>
      </w:pPr>
    </w:p>
    <w:p w:rsidR="00690337" w:rsidRPr="00690337" w:rsidRDefault="00690337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B003C8">
      <w:pPr>
        <w:rPr>
          <w:rFonts w:ascii="Arial" w:hAnsi="Arial" w:cs="Arial"/>
          <w:b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>Broj projekta:</w:t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b/>
          <w:color w:val="000000" w:themeColor="text1"/>
          <w:lang w:val="fr-FR"/>
        </w:rPr>
        <w:t>T</w:t>
      </w:r>
      <w:r w:rsidRPr="00690337">
        <w:rPr>
          <w:rFonts w:ascii="Arial" w:hAnsi="Arial" w:cs="Arial"/>
          <w:b/>
          <w:color w:val="000000" w:themeColor="text1"/>
        </w:rPr>
        <w:t>.</w:t>
      </w:r>
      <w:r w:rsidRPr="00690337">
        <w:rPr>
          <w:rFonts w:ascii="Arial" w:hAnsi="Arial" w:cs="Arial"/>
          <w:b/>
          <w:color w:val="000000" w:themeColor="text1"/>
          <w:lang w:val="fr-FR"/>
        </w:rPr>
        <w:t>D</w:t>
      </w:r>
      <w:r w:rsidRPr="00690337">
        <w:rPr>
          <w:rFonts w:ascii="Arial" w:hAnsi="Arial" w:cs="Arial"/>
          <w:b/>
          <w:color w:val="000000" w:themeColor="text1"/>
        </w:rPr>
        <w:t>.</w:t>
      </w:r>
      <w:r w:rsidR="00B003C8" w:rsidRPr="00690337">
        <w:rPr>
          <w:rFonts w:ascii="Arial" w:hAnsi="Arial" w:cs="Arial"/>
          <w:b/>
          <w:color w:val="000000" w:themeColor="text1"/>
          <w:lang w:val="da-DK"/>
        </w:rPr>
        <w:t xml:space="preserve"> </w:t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623"/>
          <w:placeholder>
            <w:docPart w:val="0D82D3F79DBE470E931912A04AA455D1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en-US"/>
            </w:rPr>
            <w:t>08-05/18 GHV</w:t>
          </w:r>
        </w:sdtContent>
      </w:sdt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>Broj rješenja:</w:t>
      </w:r>
      <w:r w:rsidR="00B003C8" w:rsidRPr="00690337">
        <w:rPr>
          <w:rFonts w:ascii="Arial" w:hAnsi="Arial" w:cs="Arial"/>
          <w:color w:val="000000" w:themeColor="text1"/>
          <w:lang w:val="fr-FR"/>
        </w:rPr>
        <w:tab/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624"/>
          <w:placeholder>
            <w:docPart w:val="3B2A6A39C1FB4280AAF0DDA489907F2B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en-US"/>
            </w:rPr>
            <w:t>08-05/18 GHV</w:t>
          </w:r>
        </w:sdtContent>
      </w:sdt>
      <w:r w:rsidRPr="00690337">
        <w:rPr>
          <w:rFonts w:ascii="Arial" w:hAnsi="Arial" w:cs="Arial"/>
          <w:b/>
          <w:color w:val="000000" w:themeColor="text1"/>
          <w:lang w:val="fr-FR"/>
        </w:rPr>
        <w:t xml:space="preserve"> ZNR</w:t>
      </w:r>
    </w:p>
    <w:p w:rsidR="00B003C8" w:rsidRPr="00690337" w:rsidRDefault="00B003C8" w:rsidP="00F02AC8">
      <w:pPr>
        <w:pStyle w:val="BodyText2"/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pStyle w:val="BodyText2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Temeljem članka 73. stavak 2. Zakona o zaštiti na radu (Narodne Novine</w:t>
      </w:r>
      <w:r w:rsidR="00672B87" w:rsidRPr="00690337">
        <w:rPr>
          <w:rFonts w:ascii="Arial" w:hAnsi="Arial" w:cs="Arial"/>
          <w:color w:val="000000" w:themeColor="text1"/>
        </w:rPr>
        <w:t xml:space="preserve"> Republike Hrvatske broj 71/14,</w:t>
      </w:r>
      <w:r w:rsidRPr="00690337">
        <w:rPr>
          <w:rFonts w:ascii="Arial" w:hAnsi="Arial" w:cs="Arial"/>
          <w:color w:val="000000" w:themeColor="text1"/>
        </w:rPr>
        <w:t xml:space="preserve"> 118/14</w:t>
      </w:r>
      <w:r w:rsidR="00672B87" w:rsidRPr="00690337">
        <w:rPr>
          <w:rFonts w:ascii="Arial" w:hAnsi="Arial" w:cs="Arial"/>
          <w:color w:val="000000" w:themeColor="text1"/>
        </w:rPr>
        <w:t xml:space="preserve"> I 154/14</w:t>
      </w:r>
      <w:r w:rsidRPr="00690337">
        <w:rPr>
          <w:rFonts w:ascii="Arial" w:hAnsi="Arial" w:cs="Arial"/>
          <w:color w:val="000000" w:themeColor="text1"/>
        </w:rPr>
        <w:t>), izdaje se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jc w:val="center"/>
        <w:rPr>
          <w:rFonts w:ascii="Arial" w:hAnsi="Arial" w:cs="Arial"/>
          <w:color w:val="000000" w:themeColor="text1"/>
          <w:sz w:val="44"/>
        </w:rPr>
      </w:pPr>
      <w:r w:rsidRPr="00690337">
        <w:rPr>
          <w:rFonts w:ascii="Arial" w:hAnsi="Arial" w:cs="Arial"/>
          <w:b/>
          <w:color w:val="000000" w:themeColor="text1"/>
          <w:sz w:val="44"/>
        </w:rPr>
        <w:t>I S P R A V A</w:t>
      </w:r>
    </w:p>
    <w:p w:rsidR="00F02AC8" w:rsidRPr="00690337" w:rsidRDefault="00F02AC8" w:rsidP="00F02AC8">
      <w:pPr>
        <w:pStyle w:val="Footer"/>
        <w:rPr>
          <w:rFonts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087F6F" w:rsidRPr="00690337" w:rsidRDefault="00087F6F" w:rsidP="00087F6F">
      <w:pPr>
        <w:numPr>
          <w:ilvl w:val="0"/>
          <w:numId w:val="13"/>
        </w:numPr>
        <w:jc w:val="both"/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>Potvrđuje se da je izvršena provjera projekta za građevinu:</w:t>
      </w:r>
    </w:p>
    <w:p w:rsidR="0051495C" w:rsidRPr="00690337" w:rsidRDefault="0051495C" w:rsidP="0051495C">
      <w:pPr>
        <w:ind w:left="720"/>
        <w:jc w:val="both"/>
        <w:rPr>
          <w:rFonts w:ascii="Arial" w:hAnsi="Arial" w:cs="Arial"/>
          <w:b/>
          <w:color w:val="000000" w:themeColor="text1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093"/>
        <w:gridCol w:w="7663"/>
      </w:tblGrid>
      <w:tr w:rsidR="009300E7" w:rsidRPr="00690337" w:rsidTr="00656EB2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Fonts w:ascii="Arial" w:hAnsi="Arial" w:cs="Arial"/>
                <w:color w:val="000000" w:themeColor="text1"/>
                <w:lang w:val="fr-FR"/>
              </w:rPr>
            </w:pPr>
            <w:r w:rsidRPr="00690337">
              <w:rPr>
                <w:rFonts w:ascii="Arial" w:hAnsi="Arial" w:cs="Arial"/>
                <w:color w:val="000000" w:themeColor="text1"/>
              </w:rPr>
              <w:t>ZOP: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b/>
                  <w:bCs/>
                  <w:color w:val="000000" w:themeColor="text1"/>
                  <w:sz w:val="26"/>
                  <w:szCs w:val="26"/>
                  <w:lang w:val="da-DK" w:eastAsia="hr-HR"/>
                </w:rPr>
                <w:alias w:val="ZOP"/>
                <w:tag w:val="ZOP"/>
                <w:id w:val="5953652"/>
                <w:placeholder>
                  <w:docPart w:val="8471DCFA0A7E41DCAEC76CBC5F62552F"/>
                </w:placeholder>
                <w:dataBinding w:prefixMappings="xmlns:ns0='http://schemas.microsoft.com/office/2006/coverPageProps' " w:xpath="/ns0:CoverPageProperties[1]/ns0:CompanyAddress[1]" w:storeItemID="{55AF091B-3C7A-41E3-B477-F2FDAA23CFDA}"/>
                <w:text/>
              </w:sdtPr>
              <w:sdtEndPr/>
              <w:sdtContent>
                <w:r w:rsidR="007C7CA5">
                  <w:rPr>
                    <w:rFonts w:ascii="Arial" w:hAnsi="Arial" w:cs="Arial"/>
                    <w:b/>
                    <w:bCs/>
                    <w:color w:val="000000" w:themeColor="text1"/>
                    <w:sz w:val="26"/>
                    <w:szCs w:val="26"/>
                    <w:lang w:val="en-US" w:eastAsia="hr-HR"/>
                  </w:rPr>
                  <w:t>04/18</w:t>
                </w:r>
              </w:sdtContent>
            </w:sdt>
          </w:p>
        </w:tc>
      </w:tr>
      <w:tr w:rsidR="009300E7" w:rsidRPr="00690337" w:rsidTr="00656EB2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</w:rPr>
            </w:pP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objekt</w:t>
            </w:r>
            <w:r w:rsidRPr="00690337">
              <w:rPr>
                <w:rFonts w:ascii="Arial" w:hAnsi="Arial" w:cs="Arial"/>
                <w:color w:val="000000" w:themeColor="text1"/>
              </w:rPr>
              <w:t>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</w:rPr>
            </w:pPr>
            <w:sdt>
              <w:sdtPr>
                <w:rPr>
                  <w:rStyle w:val="Heading3Char"/>
                  <w:color w:val="000000" w:themeColor="text1"/>
                  <w:sz w:val="24"/>
                  <w:szCs w:val="24"/>
                </w:rPr>
                <w:alias w:val="OBJEKT"/>
                <w:tag w:val="OBJEKT"/>
                <w:id w:val="5953653"/>
                <w:placeholder>
                  <w:docPart w:val="94E2A4C469A54ACCB2B5404C5F8FE370"/>
                </w:placeholder>
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<w:text/>
              </w:sdtPr>
              <w:sdtEndPr>
                <w:rPr>
                  <w:rStyle w:val="Heading3Char"/>
                </w:rPr>
              </w:sdtEndPr>
              <w:sdtContent>
                <w:r w:rsidR="007C7CA5">
                  <w:rPr>
                    <w:rStyle w:val="Heading3Char"/>
                    <w:color w:val="000000" w:themeColor="text1"/>
                    <w:sz w:val="24"/>
                    <w:szCs w:val="24"/>
                    <w:lang w:val="en-US"/>
                  </w:rPr>
                  <w:t>DJEČJI VRTIĆ – Put na more /Adaptacija/ čest.zgr. 92/7 na čest.zem. 836/1, 836/2, 836/3, 835/1, 835/2 i 836/4 sve k.o. Mokošica</w:t>
                </w:r>
              </w:sdtContent>
            </w:sdt>
          </w:p>
        </w:tc>
      </w:tr>
      <w:tr w:rsidR="009300E7" w:rsidRPr="00690337" w:rsidTr="008D122E">
        <w:trPr>
          <w:trHeight w:val="1150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</w:rPr>
            </w:pP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za</w:t>
            </w:r>
            <w:r w:rsidRPr="00690337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investitora</w:t>
            </w:r>
            <w:r w:rsidRPr="00690337">
              <w:rPr>
                <w:rFonts w:ascii="Arial" w:hAnsi="Arial" w:cs="Arial"/>
                <w:color w:val="000000" w:themeColor="text1"/>
              </w:rPr>
              <w:t>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</w:rPr>
            </w:pPr>
            <w:sdt>
              <w:sdtPr>
                <w:rPr>
                  <w:rStyle w:val="Heading3Char"/>
                  <w:color w:val="000000" w:themeColor="text1"/>
                  <w:sz w:val="24"/>
                  <w:szCs w:val="24"/>
                </w:rPr>
                <w:alias w:val="INVESTITOR"/>
                <w:tag w:val="INVESTITOR"/>
                <w:id w:val="5953654"/>
                <w:placeholder>
                  <w:docPart w:val="0B638673B1804553AC9AC37C11F98E09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>
                <w:rPr>
                  <w:rStyle w:val="Heading3Char"/>
                </w:rPr>
              </w:sdtEndPr>
              <w:sdtContent>
                <w:r w:rsidR="007C7CA5">
                  <w:rPr>
                    <w:rStyle w:val="Heading3Char"/>
                    <w:color w:val="000000" w:themeColor="text1"/>
                    <w:sz w:val="24"/>
                    <w:szCs w:val="24"/>
                    <w:lang w:val="en-US"/>
                  </w:rPr>
                  <w:t>GRAD DUBROVNIK, OIB: 21712494719, Pred Dvorom 1 20000 Dubrovnik</w:t>
                </w:r>
              </w:sdtContent>
            </w:sdt>
          </w:p>
        </w:tc>
      </w:tr>
      <w:tr w:rsidR="009300E7" w:rsidRPr="00690337" w:rsidTr="00656EB2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Fonts w:ascii="Arial" w:hAnsi="Arial" w:cs="Arial"/>
                <w:color w:val="000000" w:themeColor="text1"/>
                <w:lang w:val="fr-FR"/>
              </w:rPr>
            </w:pPr>
            <w:r w:rsidRPr="00690337">
              <w:rPr>
                <w:rFonts w:ascii="Arial" w:hAnsi="Arial" w:cs="Arial"/>
                <w:color w:val="000000" w:themeColor="text1"/>
              </w:rPr>
              <w:t>Faza:</w:t>
            </w:r>
          </w:p>
        </w:tc>
        <w:tc>
          <w:tcPr>
            <w:tcW w:w="766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  <w:sz w:val="24"/>
                <w:szCs w:val="24"/>
              </w:rPr>
            </w:pPr>
            <w:r w:rsidRPr="00690337">
              <w:rPr>
                <w:rFonts w:ascii="Arial" w:hAnsi="Arial" w:cs="Arial"/>
                <w:b/>
                <w:color w:val="000000" w:themeColor="text1"/>
              </w:rPr>
              <w:t>Glavni projekt</w:t>
            </w:r>
          </w:p>
        </w:tc>
      </w:tr>
    </w:tbl>
    <w:p w:rsidR="00F02AC8" w:rsidRPr="00690337" w:rsidRDefault="00F02AC8" w:rsidP="00F02AC8">
      <w:pPr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2. Potvrđuje se da su u projektu </w:t>
      </w:r>
      <w:r w:rsidR="007C7CA5">
        <w:rPr>
          <w:rFonts w:ascii="Arial" w:hAnsi="Arial" w:cs="Arial"/>
          <w:b/>
          <w:color w:val="000000" w:themeColor="text1"/>
        </w:rPr>
        <w:t xml:space="preserve"> </w:t>
      </w:r>
      <w:r w:rsidR="007C7CA5">
        <w:rPr>
          <w:rFonts w:ascii="Arial" w:hAnsi="Arial" w:cs="Arial"/>
          <w:b/>
          <w:color w:val="000000" w:themeColor="text1"/>
        </w:rPr>
        <w:t>IZVEDBENI</w:t>
      </w:r>
      <w:r w:rsidR="007C7CA5" w:rsidRPr="00690337">
        <w:rPr>
          <w:rFonts w:ascii="Arial" w:hAnsi="Arial" w:cs="Arial"/>
          <w:b/>
          <w:color w:val="000000" w:themeColor="text1"/>
        </w:rPr>
        <w:t xml:space="preserve">  PROJEKT </w:t>
      </w:r>
      <w:r w:rsidR="007C7CA5">
        <w:rPr>
          <w:rFonts w:ascii="Arial" w:hAnsi="Arial" w:cs="Arial"/>
          <w:b/>
          <w:color w:val="000000" w:themeColor="text1"/>
        </w:rPr>
        <w:t>STROJARSKIH INSTALACIJA</w:t>
      </w:r>
      <w:r w:rsidRPr="00690337">
        <w:rPr>
          <w:rFonts w:ascii="Arial" w:hAnsi="Arial" w:cs="Arial"/>
          <w:color w:val="000000" w:themeColor="text1"/>
        </w:rPr>
        <w:t xml:space="preserve"> primjenjena tehnička rješenja za primjenu pravila zaštite na radu.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5C26CD" w:rsidRPr="00690337" w:rsidRDefault="005C26CD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B003C8" w:rsidP="00F02AC8">
      <w:pPr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  <w:lang w:val="fr-FR"/>
        </w:rPr>
        <w:t>Projektant: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2B7399" w:rsidRPr="00690337" w:rsidRDefault="00F02AC8" w:rsidP="002B7399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="002B7399" w:rsidRPr="00690337">
        <w:rPr>
          <w:rFonts w:ascii="Arial" w:hAnsi="Arial" w:cs="Arial"/>
          <w:color w:val="000000" w:themeColor="text1"/>
        </w:rPr>
        <w:t xml:space="preserve">Dubravko Moravec </w:t>
      </w:r>
      <w:r w:rsidR="002B7399" w:rsidRPr="00690337">
        <w:rPr>
          <w:rFonts w:ascii="Arial" w:hAnsi="Arial" w:cs="Arial"/>
          <w:color w:val="000000" w:themeColor="text1"/>
          <w:lang w:val="fr-FR"/>
        </w:rPr>
        <w:t>dipl</w:t>
      </w:r>
      <w:r w:rsidR="002B7399" w:rsidRPr="00690337">
        <w:rPr>
          <w:rFonts w:ascii="Arial" w:hAnsi="Arial" w:cs="Arial"/>
          <w:color w:val="000000" w:themeColor="text1"/>
        </w:rPr>
        <w:t>.</w:t>
      </w:r>
      <w:r w:rsidR="002B7399" w:rsidRPr="00690337">
        <w:rPr>
          <w:rFonts w:ascii="Arial" w:hAnsi="Arial" w:cs="Arial"/>
          <w:color w:val="000000" w:themeColor="text1"/>
          <w:lang w:val="fr-FR"/>
        </w:rPr>
        <w:t>ing</w:t>
      </w:r>
      <w:r w:rsidR="002B7399" w:rsidRPr="00690337">
        <w:rPr>
          <w:rFonts w:ascii="Arial" w:hAnsi="Arial" w:cs="Arial"/>
          <w:color w:val="000000" w:themeColor="text1"/>
        </w:rPr>
        <w:t>.</w:t>
      </w:r>
      <w:r w:rsidR="002B7399" w:rsidRPr="00690337">
        <w:rPr>
          <w:rFonts w:ascii="Arial" w:hAnsi="Arial" w:cs="Arial"/>
          <w:color w:val="000000" w:themeColor="text1"/>
          <w:lang w:val="fr-FR"/>
        </w:rPr>
        <w:t>stroj</w:t>
      </w:r>
      <w:r w:rsidR="002B7399" w:rsidRPr="00690337">
        <w:rPr>
          <w:rFonts w:ascii="Arial" w:hAnsi="Arial" w:cs="Arial"/>
          <w:color w:val="000000" w:themeColor="text1"/>
        </w:rPr>
        <w:t>.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  <w:lang w:val="fr-FR"/>
        </w:rPr>
      </w:pPr>
    </w:p>
    <w:p w:rsidR="00B003C8" w:rsidRPr="00690337" w:rsidRDefault="00B003C8" w:rsidP="00F02AC8">
      <w:pPr>
        <w:rPr>
          <w:rFonts w:ascii="Arial" w:hAnsi="Arial" w:cs="Arial"/>
          <w:color w:val="000000" w:themeColor="text1"/>
          <w:lang w:val="fr-FR"/>
        </w:rPr>
      </w:pPr>
    </w:p>
    <w:p w:rsidR="00B003C8" w:rsidRPr="00690337" w:rsidRDefault="00B003C8" w:rsidP="00B04938">
      <w:pPr>
        <w:rPr>
          <w:rFonts w:ascii="Arial" w:hAnsi="Arial" w:cs="Arial"/>
          <w:color w:val="000000" w:themeColor="text1"/>
          <w:lang w:val="fr-FR"/>
        </w:rPr>
      </w:pPr>
    </w:p>
    <w:p w:rsidR="00B003C8" w:rsidRPr="00690337" w:rsidRDefault="00B003C8" w:rsidP="00B04938">
      <w:pPr>
        <w:rPr>
          <w:rFonts w:ascii="Arial" w:hAnsi="Arial" w:cs="Arial"/>
          <w:color w:val="000000" w:themeColor="text1"/>
          <w:lang w:val="fr-FR"/>
        </w:rPr>
      </w:pPr>
    </w:p>
    <w:p w:rsidR="00B04938" w:rsidRPr="00690337" w:rsidRDefault="00E87896" w:rsidP="00B04938">
      <w:pPr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Dubrovnik, </w:t>
      </w:r>
      <w:sdt>
        <w:sdtPr>
          <w:rPr>
            <w:rStyle w:val="Heading3Char"/>
            <w:b w:val="0"/>
            <w:color w:val="000000" w:themeColor="text1"/>
            <w:sz w:val="24"/>
            <w:lang w:val="fr-FR"/>
          </w:rPr>
          <w:alias w:val="DATUM"/>
          <w:tag w:val="DATUM"/>
          <w:id w:val="5953637"/>
          <w:placeholder>
            <w:docPart w:val="E64FE651371C4D9797F6F92196C3DE99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>
          <w:rPr>
            <w:rStyle w:val="Heading3Char"/>
          </w:rPr>
        </w:sdtEndPr>
        <w:sdtContent>
          <w:r w:rsidR="003E583B">
            <w:rPr>
              <w:rStyle w:val="Heading3Char"/>
              <w:b w:val="0"/>
              <w:color w:val="000000" w:themeColor="text1"/>
              <w:sz w:val="24"/>
              <w:lang w:val="en-US"/>
            </w:rPr>
            <w:t>svibanj 2018.</w:t>
          </w:r>
        </w:sdtContent>
      </w:sdt>
    </w:p>
    <w:p w:rsidR="00B003C8" w:rsidRPr="00690337" w:rsidRDefault="00B003C8" w:rsidP="00F02AC8">
      <w:pPr>
        <w:rPr>
          <w:rFonts w:ascii="Arial" w:hAnsi="Arial" w:cs="Arial"/>
          <w:color w:val="000000" w:themeColor="text1"/>
        </w:rPr>
      </w:pPr>
    </w:p>
    <w:p w:rsidR="002B7399" w:rsidRPr="00690337" w:rsidRDefault="002B7399" w:rsidP="00F02AC8">
      <w:pPr>
        <w:rPr>
          <w:rFonts w:ascii="Arial" w:hAnsi="Arial" w:cs="Arial"/>
          <w:color w:val="000000" w:themeColor="text1"/>
        </w:rPr>
      </w:pPr>
    </w:p>
    <w:p w:rsidR="002B7399" w:rsidRPr="00690337" w:rsidRDefault="002B7399" w:rsidP="00F02AC8">
      <w:pPr>
        <w:rPr>
          <w:rFonts w:ascii="Arial" w:hAnsi="Arial" w:cs="Arial"/>
          <w:color w:val="000000" w:themeColor="text1"/>
        </w:rPr>
      </w:pPr>
    </w:p>
    <w:p w:rsidR="002B7399" w:rsidRPr="00690337" w:rsidRDefault="002B7399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Broj projekta:</w:t>
      </w:r>
      <w:r w:rsidRPr="00690337">
        <w:rPr>
          <w:rFonts w:ascii="Arial" w:hAnsi="Arial" w:cs="Arial"/>
          <w:color w:val="000000" w:themeColor="text1"/>
        </w:rPr>
        <w:tab/>
      </w:r>
      <w:r w:rsidR="003E583B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b/>
          <w:color w:val="000000" w:themeColor="text1"/>
        </w:rPr>
        <w:t xml:space="preserve">T.D. </w:t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629"/>
          <w:placeholder>
            <w:docPart w:val="B81EB4F37AD84E25869E6A50CDAA2784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en-US"/>
            </w:rPr>
            <w:t>08-05/18 GHV</w:t>
          </w:r>
        </w:sdtContent>
      </w:sdt>
    </w:p>
    <w:p w:rsidR="00F02AC8" w:rsidRPr="00690337" w:rsidRDefault="00F02AC8" w:rsidP="00F02AC8">
      <w:pPr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Broj rješenja:</w:t>
      </w:r>
      <w:r w:rsidR="003E583B">
        <w:rPr>
          <w:rFonts w:ascii="Arial" w:hAnsi="Arial" w:cs="Arial"/>
          <w:color w:val="000000" w:themeColor="text1"/>
        </w:rPr>
        <w:tab/>
      </w:r>
      <w:r w:rsidR="00E87896" w:rsidRPr="00690337">
        <w:rPr>
          <w:rFonts w:ascii="Arial" w:hAnsi="Arial" w:cs="Arial"/>
          <w:color w:val="000000" w:themeColor="text1"/>
        </w:rPr>
        <w:tab/>
      </w:r>
      <w:sdt>
        <w:sdtPr>
          <w:rPr>
            <w:rFonts w:ascii="Arial" w:hAnsi="Arial" w:cs="Arial"/>
            <w:b/>
            <w:color w:val="000000" w:themeColor="text1"/>
            <w:lang w:val="da-DK"/>
          </w:rPr>
          <w:alias w:val="T.D."/>
          <w:tag w:val="T.D."/>
          <w:id w:val="5953630"/>
          <w:placeholder>
            <w:docPart w:val="7386F3470C994C9FAC80F853D91B0175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7C7CA5">
            <w:rPr>
              <w:rFonts w:ascii="Arial" w:hAnsi="Arial" w:cs="Arial"/>
              <w:b/>
              <w:color w:val="000000" w:themeColor="text1"/>
              <w:lang w:val="en-US"/>
            </w:rPr>
            <w:t>08-05/18 GHV</w:t>
          </w:r>
        </w:sdtContent>
      </w:sdt>
      <w:r w:rsidR="00E87896" w:rsidRPr="00690337">
        <w:rPr>
          <w:rFonts w:ascii="Arial" w:hAnsi="Arial" w:cs="Arial"/>
          <w:b/>
          <w:color w:val="000000" w:themeColor="text1"/>
        </w:rPr>
        <w:t xml:space="preserve"> </w:t>
      </w:r>
      <w:r w:rsidRPr="00690337">
        <w:rPr>
          <w:rFonts w:ascii="Arial" w:hAnsi="Arial" w:cs="Arial"/>
          <w:b/>
          <w:color w:val="000000" w:themeColor="text1"/>
        </w:rPr>
        <w:t>I</w:t>
      </w:r>
    </w:p>
    <w:p w:rsidR="00E87896" w:rsidRPr="00690337" w:rsidRDefault="00E87896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pStyle w:val="BodyText2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Sukladno članku 108. </w:t>
      </w:r>
      <w:proofErr w:type="gramStart"/>
      <w:r w:rsidRPr="00690337">
        <w:rPr>
          <w:rFonts w:ascii="Arial" w:hAnsi="Arial" w:cs="Arial"/>
          <w:color w:val="000000" w:themeColor="text1"/>
          <w:lang w:val="fr-FR"/>
        </w:rPr>
        <w:t>stavak</w:t>
      </w:r>
      <w:proofErr w:type="gramEnd"/>
      <w:r w:rsidRPr="00690337">
        <w:rPr>
          <w:rFonts w:ascii="Arial" w:hAnsi="Arial" w:cs="Arial"/>
          <w:color w:val="000000" w:themeColor="text1"/>
          <w:lang w:val="fr-FR"/>
        </w:rPr>
        <w:t xml:space="preserve"> 2. i stavak 3. Zakona o gradnji (Narodne Novine Republike Hrvatske broj 153/13</w:t>
      </w:r>
      <w:r w:rsidR="00FA0A58" w:rsidRPr="00690337">
        <w:rPr>
          <w:rFonts w:ascii="Arial" w:hAnsi="Arial" w:cs="Arial"/>
          <w:color w:val="000000" w:themeColor="text1"/>
          <w:lang w:val="fr-FR"/>
        </w:rPr>
        <w:t xml:space="preserve"> i 20/17</w:t>
      </w:r>
      <w:r w:rsidRPr="00690337">
        <w:rPr>
          <w:rFonts w:ascii="Arial" w:hAnsi="Arial" w:cs="Arial"/>
          <w:color w:val="000000" w:themeColor="text1"/>
          <w:lang w:val="fr-FR"/>
        </w:rPr>
        <w:t>), i Pravilnika o sadržaju izjave projektanta o usklađenosti glavnog projekta s odredbama posebnih zakona i drugih propisa (Narodne Novine Republike Hrvatske broj 98/99) izdaje se</w:t>
      </w:r>
    </w:p>
    <w:p w:rsidR="00F02AC8" w:rsidRPr="00690337" w:rsidRDefault="00F02AC8" w:rsidP="00F02AC8">
      <w:pPr>
        <w:jc w:val="center"/>
        <w:rPr>
          <w:rFonts w:ascii="Arial" w:hAnsi="Arial" w:cs="Arial"/>
          <w:color w:val="000000" w:themeColor="text1"/>
          <w:sz w:val="44"/>
        </w:rPr>
      </w:pPr>
      <w:r w:rsidRPr="00690337">
        <w:rPr>
          <w:rFonts w:ascii="Arial" w:hAnsi="Arial" w:cs="Arial"/>
          <w:b/>
          <w:color w:val="000000" w:themeColor="text1"/>
          <w:sz w:val="44"/>
        </w:rPr>
        <w:t>I Z J A V A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A0A58" w:rsidRPr="00690337" w:rsidRDefault="00F02AC8" w:rsidP="00E87896">
      <w:pPr>
        <w:pStyle w:val="ListParagraph"/>
        <w:numPr>
          <w:ilvl w:val="0"/>
          <w:numId w:val="20"/>
        </w:numPr>
        <w:rPr>
          <w:rStyle w:val="Heading3Char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Potvrđuje se da je projektant</w:t>
      </w:r>
      <w:r w:rsidR="00FA0A58" w:rsidRPr="00690337">
        <w:rPr>
          <w:rFonts w:ascii="Arial" w:hAnsi="Arial" w:cs="Arial"/>
          <w:color w:val="000000" w:themeColor="text1"/>
        </w:rPr>
        <w:t xml:space="preserve"> </w:t>
      </w:r>
      <w:r w:rsidR="002B7399" w:rsidRPr="00690337">
        <w:rPr>
          <w:rFonts w:ascii="Arial" w:hAnsi="Arial" w:cs="Arial"/>
          <w:color w:val="000000" w:themeColor="text1"/>
        </w:rPr>
        <w:t>DUBRAVKO MORAVEC</w:t>
      </w:r>
      <w:r w:rsidRPr="00690337">
        <w:rPr>
          <w:rFonts w:ascii="Arial" w:hAnsi="Arial" w:cs="Arial"/>
          <w:color w:val="000000" w:themeColor="text1"/>
        </w:rPr>
        <w:t xml:space="preserve">, dipl.ing.stroj., upisan u Imenik ovlaštenih inženjera strojarstva pod rednim brojem </w:t>
      </w:r>
      <w:r w:rsidR="00FA0A58" w:rsidRPr="00690337">
        <w:rPr>
          <w:rFonts w:ascii="Arial" w:hAnsi="Arial" w:cs="Arial"/>
          <w:color w:val="000000" w:themeColor="text1"/>
        </w:rPr>
        <w:t>1</w:t>
      </w:r>
      <w:r w:rsidR="002B7399" w:rsidRPr="00690337">
        <w:rPr>
          <w:rFonts w:ascii="Arial" w:hAnsi="Arial" w:cs="Arial"/>
          <w:color w:val="000000" w:themeColor="text1"/>
        </w:rPr>
        <w:t>47</w:t>
      </w:r>
      <w:r w:rsidRPr="00690337">
        <w:rPr>
          <w:rFonts w:ascii="Arial" w:hAnsi="Arial" w:cs="Arial"/>
          <w:color w:val="000000" w:themeColor="text1"/>
        </w:rPr>
        <w:t xml:space="preserve"> izvrši</w:t>
      </w:r>
      <w:r w:rsidR="00E87896" w:rsidRPr="00690337">
        <w:rPr>
          <w:rFonts w:ascii="Arial" w:hAnsi="Arial" w:cs="Arial"/>
          <w:color w:val="000000" w:themeColor="text1"/>
        </w:rPr>
        <w:t>o provjeru projekta za</w:t>
      </w:r>
      <w:r w:rsidRPr="00690337">
        <w:rPr>
          <w:rFonts w:ascii="Arial" w:hAnsi="Arial" w:cs="Arial"/>
          <w:color w:val="000000" w:themeColor="text1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093"/>
        <w:gridCol w:w="7663"/>
      </w:tblGrid>
      <w:tr w:rsidR="009300E7" w:rsidRPr="00690337" w:rsidTr="00656EB2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Fonts w:ascii="Arial" w:hAnsi="Arial" w:cs="Arial"/>
                <w:color w:val="000000" w:themeColor="text1"/>
                <w:lang w:val="fr-FR"/>
              </w:rPr>
            </w:pPr>
            <w:r w:rsidRPr="00690337">
              <w:rPr>
                <w:rFonts w:ascii="Arial" w:hAnsi="Arial" w:cs="Arial"/>
                <w:color w:val="000000" w:themeColor="text1"/>
              </w:rPr>
              <w:t>ZOP: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b/>
                  <w:bCs/>
                  <w:color w:val="000000" w:themeColor="text1"/>
                  <w:sz w:val="26"/>
                  <w:szCs w:val="26"/>
                  <w:lang w:val="da-DK" w:eastAsia="hr-HR"/>
                </w:rPr>
                <w:alias w:val="ZOP"/>
                <w:tag w:val="ZOP"/>
                <w:id w:val="5953655"/>
                <w:placeholder>
                  <w:docPart w:val="201EDF73DEE94117B659957567A86866"/>
                </w:placeholder>
                <w:dataBinding w:prefixMappings="xmlns:ns0='http://schemas.microsoft.com/office/2006/coverPageProps' " w:xpath="/ns0:CoverPageProperties[1]/ns0:CompanyAddress[1]" w:storeItemID="{55AF091B-3C7A-41E3-B477-F2FDAA23CFDA}"/>
                <w:text/>
              </w:sdtPr>
              <w:sdtEndPr/>
              <w:sdtContent>
                <w:r w:rsidR="007C7CA5">
                  <w:rPr>
                    <w:rFonts w:ascii="Arial" w:hAnsi="Arial" w:cs="Arial"/>
                    <w:b/>
                    <w:bCs/>
                    <w:color w:val="000000" w:themeColor="text1"/>
                    <w:sz w:val="26"/>
                    <w:szCs w:val="26"/>
                    <w:lang w:val="en-US" w:eastAsia="hr-HR"/>
                  </w:rPr>
                  <w:t>04/18</w:t>
                </w:r>
              </w:sdtContent>
            </w:sdt>
          </w:p>
        </w:tc>
      </w:tr>
      <w:tr w:rsidR="009300E7" w:rsidRPr="00690337" w:rsidTr="00656EB2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</w:rPr>
            </w:pP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objekt</w:t>
            </w:r>
            <w:r w:rsidRPr="00690337">
              <w:rPr>
                <w:rFonts w:ascii="Arial" w:hAnsi="Arial" w:cs="Arial"/>
                <w:color w:val="000000" w:themeColor="text1"/>
              </w:rPr>
              <w:t>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</w:rPr>
            </w:pPr>
            <w:sdt>
              <w:sdtPr>
                <w:rPr>
                  <w:rStyle w:val="Heading3Char"/>
                  <w:color w:val="000000" w:themeColor="text1"/>
                  <w:sz w:val="24"/>
                  <w:szCs w:val="24"/>
                </w:rPr>
                <w:alias w:val="OBJEKT"/>
                <w:tag w:val="OBJEKT"/>
                <w:id w:val="5953656"/>
                <w:placeholder>
                  <w:docPart w:val="5C0F147C8845461BAEDCC4D6B22660FF"/>
                </w:placeholder>
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<w:text/>
              </w:sdtPr>
              <w:sdtEndPr>
                <w:rPr>
                  <w:rStyle w:val="Heading3Char"/>
                </w:rPr>
              </w:sdtEndPr>
              <w:sdtContent>
                <w:r w:rsidR="007C7CA5">
                  <w:rPr>
                    <w:rStyle w:val="Heading3Char"/>
                    <w:color w:val="000000" w:themeColor="text1"/>
                    <w:sz w:val="24"/>
                    <w:szCs w:val="24"/>
                    <w:lang w:val="en-US"/>
                  </w:rPr>
                  <w:t>DJEČJI VRTIĆ – Put na more /Adaptacija/ čest.zgr. 92/7 na čest.zem. 836/1, 836/2, 836/3, 835/1, 835/2 i 836/4 sve k.o. Mokošica</w:t>
                </w:r>
              </w:sdtContent>
            </w:sdt>
          </w:p>
        </w:tc>
      </w:tr>
      <w:tr w:rsidR="009300E7" w:rsidRPr="00690337" w:rsidTr="008D122E">
        <w:trPr>
          <w:trHeight w:val="1198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</w:rPr>
            </w:pP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za</w:t>
            </w:r>
            <w:r w:rsidRPr="00690337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690337">
              <w:rPr>
                <w:rFonts w:ascii="Arial" w:hAnsi="Arial" w:cs="Arial"/>
                <w:color w:val="000000" w:themeColor="text1"/>
                <w:lang w:val="fr-FR"/>
              </w:rPr>
              <w:t>investitora</w:t>
            </w:r>
            <w:r w:rsidRPr="00690337">
              <w:rPr>
                <w:rFonts w:ascii="Arial" w:hAnsi="Arial" w:cs="Arial"/>
                <w:color w:val="000000" w:themeColor="text1"/>
              </w:rPr>
              <w:t>:</w:t>
            </w:r>
          </w:p>
        </w:tc>
        <w:tc>
          <w:tcPr>
            <w:tcW w:w="7663" w:type="dxa"/>
          </w:tcPr>
          <w:p w:rsidR="007C68FC" w:rsidRPr="00690337" w:rsidRDefault="001A1D95" w:rsidP="00656EB2">
            <w:pPr>
              <w:jc w:val="both"/>
              <w:rPr>
                <w:rStyle w:val="Heading3Char"/>
                <w:color w:val="000000" w:themeColor="text1"/>
              </w:rPr>
            </w:pPr>
            <w:sdt>
              <w:sdtPr>
                <w:rPr>
                  <w:rStyle w:val="Heading3Char"/>
                  <w:color w:val="000000" w:themeColor="text1"/>
                  <w:sz w:val="24"/>
                  <w:szCs w:val="24"/>
                </w:rPr>
                <w:alias w:val="INVESTITOR"/>
                <w:tag w:val="INVESTITOR"/>
                <w:id w:val="5953657"/>
                <w:placeholder>
                  <w:docPart w:val="CB2FED0DCD434B7592F779E8915524AB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>
                <w:rPr>
                  <w:rStyle w:val="Heading3Char"/>
                </w:rPr>
              </w:sdtEndPr>
              <w:sdtContent>
                <w:r w:rsidR="007C7CA5">
                  <w:rPr>
                    <w:rStyle w:val="Heading3Char"/>
                    <w:color w:val="000000" w:themeColor="text1"/>
                    <w:sz w:val="24"/>
                    <w:szCs w:val="24"/>
                    <w:lang w:val="en-US"/>
                  </w:rPr>
                  <w:t>GRAD DUBROVNIK, OIB: 21712494719, Pred Dvorom 1 20000 Dubrovnik</w:t>
                </w:r>
              </w:sdtContent>
            </w:sdt>
          </w:p>
        </w:tc>
      </w:tr>
      <w:tr w:rsidR="007C68FC" w:rsidRPr="00690337" w:rsidTr="00656EB2">
        <w:trPr>
          <w:trHeight w:val="851"/>
        </w:trPr>
        <w:tc>
          <w:tcPr>
            <w:tcW w:w="2093" w:type="dxa"/>
          </w:tcPr>
          <w:p w:rsidR="007C68FC" w:rsidRPr="00690337" w:rsidRDefault="007C68FC" w:rsidP="00656EB2">
            <w:pPr>
              <w:jc w:val="both"/>
              <w:rPr>
                <w:rFonts w:ascii="Arial" w:hAnsi="Arial" w:cs="Arial"/>
                <w:color w:val="000000" w:themeColor="text1"/>
                <w:lang w:val="fr-FR"/>
              </w:rPr>
            </w:pPr>
            <w:r w:rsidRPr="00690337">
              <w:rPr>
                <w:rFonts w:ascii="Arial" w:hAnsi="Arial" w:cs="Arial"/>
                <w:color w:val="000000" w:themeColor="text1"/>
              </w:rPr>
              <w:t>Faza:</w:t>
            </w:r>
          </w:p>
        </w:tc>
        <w:tc>
          <w:tcPr>
            <w:tcW w:w="7663" w:type="dxa"/>
          </w:tcPr>
          <w:p w:rsidR="007C68FC" w:rsidRPr="00690337" w:rsidRDefault="007C68FC" w:rsidP="00656EB2">
            <w:pPr>
              <w:jc w:val="both"/>
              <w:rPr>
                <w:rStyle w:val="Heading3Char"/>
                <w:color w:val="000000" w:themeColor="text1"/>
                <w:sz w:val="24"/>
                <w:szCs w:val="24"/>
              </w:rPr>
            </w:pPr>
            <w:r w:rsidRPr="00690337">
              <w:rPr>
                <w:rFonts w:ascii="Arial" w:hAnsi="Arial" w:cs="Arial"/>
                <w:b/>
                <w:color w:val="000000" w:themeColor="text1"/>
              </w:rPr>
              <w:t>Glavni projekt</w:t>
            </w:r>
          </w:p>
        </w:tc>
      </w:tr>
    </w:tbl>
    <w:p w:rsidR="00E87896" w:rsidRPr="00690337" w:rsidRDefault="00E87896" w:rsidP="00E87896">
      <w:pPr>
        <w:pStyle w:val="ListParagraph"/>
        <w:rPr>
          <w:rStyle w:val="Heading3Char"/>
          <w:color w:val="000000" w:themeColor="text1"/>
        </w:rPr>
      </w:pPr>
    </w:p>
    <w:p w:rsidR="00F02AC8" w:rsidRPr="00690337" w:rsidRDefault="00F02AC8" w:rsidP="00E87896">
      <w:pPr>
        <w:pStyle w:val="ListParagraph"/>
        <w:numPr>
          <w:ilvl w:val="0"/>
          <w:numId w:val="20"/>
        </w:numPr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>Potvr</w:t>
      </w:r>
      <w:r w:rsidRPr="00690337">
        <w:rPr>
          <w:rFonts w:ascii="Arial" w:hAnsi="Arial" w:cs="Arial"/>
          <w:color w:val="000000" w:themeColor="text1"/>
        </w:rPr>
        <w:t>đ</w:t>
      </w:r>
      <w:r w:rsidRPr="00690337">
        <w:rPr>
          <w:rFonts w:ascii="Arial" w:hAnsi="Arial" w:cs="Arial"/>
          <w:color w:val="000000" w:themeColor="text1"/>
          <w:lang w:val="fr-FR"/>
        </w:rPr>
        <w:t>uje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da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je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projekt</w:t>
      </w:r>
      <w:r w:rsidR="007C7CA5">
        <w:rPr>
          <w:rFonts w:ascii="Arial" w:hAnsi="Arial" w:cs="Arial"/>
          <w:b/>
          <w:color w:val="000000" w:themeColor="text1"/>
        </w:rPr>
        <w:t xml:space="preserve"> IZVEDBENI</w:t>
      </w:r>
      <w:r w:rsidRPr="00690337">
        <w:rPr>
          <w:rFonts w:ascii="Arial" w:hAnsi="Arial" w:cs="Arial"/>
          <w:b/>
          <w:color w:val="000000" w:themeColor="text1"/>
        </w:rPr>
        <w:t xml:space="preserve">  PROJEKT </w:t>
      </w:r>
      <w:r w:rsidR="007C7CA5">
        <w:rPr>
          <w:rFonts w:ascii="Arial" w:hAnsi="Arial" w:cs="Arial"/>
          <w:b/>
          <w:color w:val="000000" w:themeColor="text1"/>
        </w:rPr>
        <w:t xml:space="preserve">STROJARSKIH INSTALACIJA </w:t>
      </w:r>
      <w:r w:rsidRPr="00690337">
        <w:rPr>
          <w:rFonts w:ascii="Arial" w:hAnsi="Arial" w:cs="Arial"/>
          <w:color w:val="000000" w:themeColor="text1"/>
          <w:lang w:val="fr-FR"/>
        </w:rPr>
        <w:t>uskla</w:t>
      </w:r>
      <w:r w:rsidRPr="00690337">
        <w:rPr>
          <w:rFonts w:ascii="Arial" w:hAnsi="Arial" w:cs="Arial"/>
          <w:color w:val="000000" w:themeColor="text1"/>
        </w:rPr>
        <w:t>đ</w:t>
      </w:r>
      <w:r w:rsidRPr="00690337">
        <w:rPr>
          <w:rFonts w:ascii="Arial" w:hAnsi="Arial" w:cs="Arial"/>
          <w:color w:val="000000" w:themeColor="text1"/>
          <w:lang w:val="fr-FR"/>
        </w:rPr>
        <w:t>en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sa</w:t>
      </w:r>
      <w:r w:rsidRPr="00690337">
        <w:rPr>
          <w:rFonts w:ascii="Arial" w:hAnsi="Arial" w:cs="Arial"/>
          <w:color w:val="000000" w:themeColor="text1"/>
        </w:rPr>
        <w:t>:</w:t>
      </w:r>
    </w:p>
    <w:p w:rsidR="00F02AC8" w:rsidRPr="00690337" w:rsidRDefault="00F02AC8" w:rsidP="00F02AC8">
      <w:pPr>
        <w:tabs>
          <w:tab w:val="left" w:pos="993"/>
        </w:tabs>
        <w:ind w:left="851"/>
        <w:jc w:val="both"/>
        <w:rPr>
          <w:rFonts w:ascii="Arial" w:hAnsi="Arial" w:cs="Arial"/>
          <w:b/>
          <w:color w:val="000000" w:themeColor="text1"/>
        </w:rPr>
      </w:pPr>
    </w:p>
    <w:p w:rsidR="00F02AC8" w:rsidRPr="00690337" w:rsidRDefault="00E32944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>-</w:t>
      </w:r>
      <w:r w:rsidR="00F02AC8" w:rsidRPr="00690337">
        <w:rPr>
          <w:rFonts w:ascii="Arial" w:hAnsi="Arial" w:cs="Arial"/>
          <w:color w:val="000000" w:themeColor="text1"/>
        </w:rPr>
        <w:tab/>
        <w:t>Zakonom o gradnji (NN 153/13</w:t>
      </w:r>
      <w:r w:rsidR="001F7A41" w:rsidRPr="00690337">
        <w:rPr>
          <w:rFonts w:ascii="Arial" w:hAnsi="Arial" w:cs="Arial"/>
          <w:color w:val="000000" w:themeColor="text1"/>
        </w:rPr>
        <w:t>, 20/17</w:t>
      </w:r>
      <w:r w:rsidR="00F02AC8" w:rsidRPr="00690337">
        <w:rPr>
          <w:rFonts w:ascii="Arial" w:hAnsi="Arial" w:cs="Arial"/>
          <w:color w:val="000000" w:themeColor="text1"/>
        </w:rPr>
        <w:t>)</w:t>
      </w:r>
    </w:p>
    <w:p w:rsidR="00F02AC8" w:rsidRPr="00690337" w:rsidRDefault="00E32944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>-</w:t>
      </w: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>Zakonom o zaštiti od požara (NN 92/10)</w:t>
      </w:r>
    </w:p>
    <w:p w:rsidR="00F02AC8" w:rsidRPr="00690337" w:rsidRDefault="00E32944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ab/>
      </w:r>
      <w:r w:rsidR="00F02AC8" w:rsidRPr="00690337">
        <w:rPr>
          <w:rFonts w:ascii="Arial" w:hAnsi="Arial" w:cs="Arial"/>
          <w:color w:val="000000" w:themeColor="text1"/>
          <w:lang w:val="fr-FR"/>
        </w:rPr>
        <w:t>-</w:t>
      </w:r>
      <w:r w:rsidR="00F02AC8" w:rsidRPr="00690337">
        <w:rPr>
          <w:rFonts w:ascii="Arial" w:hAnsi="Arial" w:cs="Arial"/>
          <w:color w:val="000000" w:themeColor="text1"/>
          <w:lang w:val="fr-FR"/>
        </w:rPr>
        <w:tab/>
        <w:t>Zakonom o zaštiti na radu (NN 71/14, 118/14</w:t>
      </w:r>
      <w:r w:rsidR="00E95F98" w:rsidRPr="00690337">
        <w:rPr>
          <w:rFonts w:ascii="Arial" w:hAnsi="Arial" w:cs="Arial"/>
          <w:color w:val="000000" w:themeColor="text1"/>
          <w:lang w:val="fr-FR"/>
        </w:rPr>
        <w:t>, 154/14</w:t>
      </w:r>
      <w:r w:rsidR="00F02AC8" w:rsidRPr="00690337">
        <w:rPr>
          <w:rFonts w:ascii="Arial" w:hAnsi="Arial" w:cs="Arial"/>
          <w:color w:val="000000" w:themeColor="text1"/>
          <w:lang w:val="fr-FR"/>
        </w:rPr>
        <w:t>)</w:t>
      </w:r>
    </w:p>
    <w:p w:rsidR="00F02AC8" w:rsidRPr="00690337" w:rsidRDefault="00E32944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ab/>
      </w:r>
      <w:r w:rsidR="00F02AC8" w:rsidRPr="00690337">
        <w:rPr>
          <w:rFonts w:ascii="Arial" w:hAnsi="Arial" w:cs="Arial"/>
          <w:color w:val="000000" w:themeColor="text1"/>
          <w:lang w:val="fr-FR"/>
        </w:rPr>
        <w:t>-</w:t>
      </w:r>
      <w:r w:rsidR="00F02AC8" w:rsidRPr="00690337">
        <w:rPr>
          <w:rFonts w:ascii="Arial" w:hAnsi="Arial" w:cs="Arial"/>
          <w:color w:val="000000" w:themeColor="text1"/>
          <w:lang w:val="fr-FR"/>
        </w:rPr>
        <w:tab/>
        <w:t>Zakonom o normizaciji (NN 80/13)</w:t>
      </w:r>
    </w:p>
    <w:p w:rsidR="00F02AC8" w:rsidRPr="00690337" w:rsidRDefault="00E32944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ab/>
      </w:r>
      <w:r w:rsidR="00F02AC8" w:rsidRPr="00690337">
        <w:rPr>
          <w:rFonts w:ascii="Arial" w:hAnsi="Arial" w:cs="Arial"/>
          <w:color w:val="000000" w:themeColor="text1"/>
          <w:lang w:val="fr-FR"/>
        </w:rPr>
        <w:t>-</w:t>
      </w:r>
      <w:r w:rsidR="00F02AC8" w:rsidRPr="00690337">
        <w:rPr>
          <w:rFonts w:ascii="Arial" w:hAnsi="Arial" w:cs="Arial"/>
          <w:color w:val="000000" w:themeColor="text1"/>
          <w:lang w:val="fr-FR"/>
        </w:rPr>
        <w:tab/>
        <w:t>Zakonom o zaštiti od buke (NN 30/09, 55/13, 153/13</w:t>
      </w:r>
      <w:r w:rsidR="000F61FA" w:rsidRPr="00690337">
        <w:rPr>
          <w:rFonts w:ascii="Arial" w:hAnsi="Arial" w:cs="Arial"/>
          <w:color w:val="000000" w:themeColor="text1"/>
          <w:lang w:val="fr-FR"/>
        </w:rPr>
        <w:t>, 41/16</w:t>
      </w:r>
      <w:r w:rsidR="00F02AC8" w:rsidRPr="00690337">
        <w:rPr>
          <w:rFonts w:ascii="Arial" w:hAnsi="Arial" w:cs="Arial"/>
          <w:color w:val="000000" w:themeColor="text1"/>
          <w:lang w:val="fr-FR"/>
        </w:rPr>
        <w:t>)</w:t>
      </w:r>
    </w:p>
    <w:p w:rsidR="00F02AC8" w:rsidRPr="00690337" w:rsidRDefault="00E32944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>-</w:t>
      </w:r>
      <w:r w:rsidR="00F02AC8" w:rsidRPr="00690337">
        <w:rPr>
          <w:rFonts w:ascii="Arial" w:hAnsi="Arial" w:cs="Arial"/>
          <w:color w:val="000000" w:themeColor="text1"/>
        </w:rPr>
        <w:tab/>
        <w:t>Zakonom o sanitarnoj inspekciji (NN 113/08, 88/10)</w:t>
      </w:r>
    </w:p>
    <w:p w:rsidR="00F02AC8" w:rsidRPr="00690337" w:rsidRDefault="00E32944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>-</w:t>
      </w:r>
      <w:r w:rsidR="00F02AC8" w:rsidRPr="00690337">
        <w:rPr>
          <w:rFonts w:ascii="Arial" w:hAnsi="Arial" w:cs="Arial"/>
          <w:color w:val="000000" w:themeColor="text1"/>
        </w:rPr>
        <w:tab/>
        <w:t>Tehničkim normativima, standardima i propisima</w:t>
      </w:r>
    </w:p>
    <w:p w:rsidR="00F02AC8" w:rsidRPr="00690337" w:rsidRDefault="00E32944" w:rsidP="00F02AC8">
      <w:pPr>
        <w:tabs>
          <w:tab w:val="left" w:pos="993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 </w:t>
      </w:r>
      <w:r w:rsidR="00E87896" w:rsidRPr="00690337">
        <w:rPr>
          <w:rFonts w:ascii="Arial" w:hAnsi="Arial" w:cs="Arial"/>
          <w:color w:val="000000" w:themeColor="text1"/>
        </w:rPr>
        <w:t xml:space="preserve">         </w:t>
      </w: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>-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</w:rPr>
        <w:tab/>
      </w:r>
      <w:r w:rsidR="00F02AC8" w:rsidRPr="00690337">
        <w:rPr>
          <w:rFonts w:ascii="Arial" w:hAnsi="Arial" w:cs="Arial"/>
          <w:color w:val="000000" w:themeColor="text1"/>
        </w:rPr>
        <w:t>Arhitektonskim projektima</w:t>
      </w:r>
    </w:p>
    <w:p w:rsidR="00F02AC8" w:rsidRPr="00690337" w:rsidRDefault="00F02AC8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U slučaju neusklađenosti mapa koriste se tehnička rješenja iz glavnog projekta arhitekture.</w:t>
      </w:r>
    </w:p>
    <w:p w:rsidR="00A32541" w:rsidRPr="00690337" w:rsidRDefault="00A32541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>Projektant:</w:t>
      </w:r>
    </w:p>
    <w:p w:rsidR="00F02AC8" w:rsidRPr="00690337" w:rsidRDefault="00F02AC8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</w:p>
    <w:p w:rsidR="002B7399" w:rsidRPr="00690337" w:rsidRDefault="00F02AC8" w:rsidP="002B7399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Pr="00690337">
        <w:rPr>
          <w:rFonts w:ascii="Arial" w:hAnsi="Arial" w:cs="Arial"/>
          <w:color w:val="000000" w:themeColor="text1"/>
          <w:lang w:val="fr-FR"/>
        </w:rPr>
        <w:tab/>
      </w:r>
      <w:r w:rsidR="002B7399" w:rsidRPr="00690337">
        <w:rPr>
          <w:rFonts w:ascii="Arial" w:hAnsi="Arial" w:cs="Arial"/>
          <w:color w:val="000000" w:themeColor="text1"/>
        </w:rPr>
        <w:t xml:space="preserve">Dubravko Moravec </w:t>
      </w:r>
      <w:r w:rsidR="002B7399" w:rsidRPr="00690337">
        <w:rPr>
          <w:rFonts w:ascii="Arial" w:hAnsi="Arial" w:cs="Arial"/>
          <w:color w:val="000000" w:themeColor="text1"/>
          <w:lang w:val="fr-FR"/>
        </w:rPr>
        <w:t>dipl</w:t>
      </w:r>
      <w:r w:rsidR="002B7399" w:rsidRPr="00690337">
        <w:rPr>
          <w:rFonts w:ascii="Arial" w:hAnsi="Arial" w:cs="Arial"/>
          <w:color w:val="000000" w:themeColor="text1"/>
        </w:rPr>
        <w:t>.</w:t>
      </w:r>
      <w:r w:rsidR="002B7399" w:rsidRPr="00690337">
        <w:rPr>
          <w:rFonts w:ascii="Arial" w:hAnsi="Arial" w:cs="Arial"/>
          <w:color w:val="000000" w:themeColor="text1"/>
          <w:lang w:val="fr-FR"/>
        </w:rPr>
        <w:t>ing</w:t>
      </w:r>
      <w:r w:rsidR="002B7399" w:rsidRPr="00690337">
        <w:rPr>
          <w:rFonts w:ascii="Arial" w:hAnsi="Arial" w:cs="Arial"/>
          <w:color w:val="000000" w:themeColor="text1"/>
        </w:rPr>
        <w:t>.</w:t>
      </w:r>
      <w:r w:rsidR="002B7399" w:rsidRPr="00690337">
        <w:rPr>
          <w:rFonts w:ascii="Arial" w:hAnsi="Arial" w:cs="Arial"/>
          <w:color w:val="000000" w:themeColor="text1"/>
          <w:lang w:val="fr-FR"/>
        </w:rPr>
        <w:t>stroj</w:t>
      </w:r>
      <w:r w:rsidR="002B7399" w:rsidRPr="00690337">
        <w:rPr>
          <w:rFonts w:ascii="Arial" w:hAnsi="Arial" w:cs="Arial"/>
          <w:color w:val="000000" w:themeColor="text1"/>
        </w:rPr>
        <w:t>.</w:t>
      </w:r>
    </w:p>
    <w:p w:rsidR="00F02AC8" w:rsidRPr="00690337" w:rsidRDefault="00F02AC8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</w:p>
    <w:p w:rsidR="00E87896" w:rsidRPr="00690337" w:rsidRDefault="00E87896" w:rsidP="00F02AC8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</w:p>
    <w:p w:rsidR="00B04938" w:rsidRPr="00690337" w:rsidRDefault="00B04938" w:rsidP="00B04938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Dubrovnik, </w:t>
      </w:r>
      <w:sdt>
        <w:sdtPr>
          <w:rPr>
            <w:rStyle w:val="Heading3Char"/>
            <w:b w:val="0"/>
            <w:color w:val="000000" w:themeColor="text1"/>
            <w:sz w:val="24"/>
            <w:lang w:val="fr-FR"/>
          </w:rPr>
          <w:alias w:val="DATUM"/>
          <w:tag w:val="DATUM"/>
          <w:id w:val="5953638"/>
          <w:placeholder>
            <w:docPart w:val="5F70577DCA9C4FF096F7790118CC3965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>
          <w:rPr>
            <w:rStyle w:val="Heading3Char"/>
          </w:rPr>
        </w:sdtEndPr>
        <w:sdtContent>
          <w:r w:rsidR="003E583B">
            <w:rPr>
              <w:rStyle w:val="Heading3Char"/>
              <w:b w:val="0"/>
              <w:color w:val="000000" w:themeColor="text1"/>
              <w:sz w:val="24"/>
              <w:lang w:val="en-US"/>
            </w:rPr>
            <w:t>svibanj 2018.</w:t>
          </w:r>
        </w:sdtContent>
      </w:sdt>
    </w:p>
    <w:p w:rsidR="00E87896" w:rsidRPr="00690337" w:rsidRDefault="00E87896" w:rsidP="00B0493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spacing w:line="360" w:lineRule="auto"/>
        <w:ind w:left="1418" w:right="282" w:hanging="698"/>
        <w:rPr>
          <w:rFonts w:ascii="Arial" w:hAnsi="Arial" w:cs="Arial"/>
          <w:b/>
          <w:color w:val="000000" w:themeColor="text1"/>
          <w:sz w:val="28"/>
          <w:szCs w:val="28"/>
        </w:rPr>
      </w:pPr>
      <w:r w:rsidRPr="00690337">
        <w:rPr>
          <w:rFonts w:ascii="Arial" w:hAnsi="Arial" w:cs="Arial"/>
          <w:b/>
          <w:color w:val="000000" w:themeColor="text1"/>
          <w:sz w:val="28"/>
          <w:szCs w:val="28"/>
        </w:rPr>
        <w:t>3.</w:t>
      </w:r>
      <w:r w:rsidRPr="00690337">
        <w:rPr>
          <w:rFonts w:ascii="Arial" w:hAnsi="Arial" w:cs="Arial"/>
          <w:b/>
          <w:color w:val="000000" w:themeColor="text1"/>
          <w:sz w:val="28"/>
          <w:szCs w:val="28"/>
        </w:rPr>
        <w:tab/>
        <w:t xml:space="preserve">PRIKAZ SVIH TEHNIČKIH RJEŠENJA ZA PRIMJENU PRAVILA ZAŠTITE NA RADU I ZAŠTITE OD POŽARA </w:t>
      </w:r>
    </w:p>
    <w:p w:rsidR="00F02AC8" w:rsidRPr="00690337" w:rsidRDefault="00F02AC8" w:rsidP="00F02AC8">
      <w:pPr>
        <w:spacing w:line="360" w:lineRule="auto"/>
        <w:ind w:left="709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Na temelju članka 73. stavak 1. Zakona o zaštiti na radu (NN 71/14, 118/14) daje se:</w:t>
      </w:r>
    </w:p>
    <w:p w:rsidR="00F02AC8" w:rsidRPr="00690337" w:rsidRDefault="00F02AC8" w:rsidP="00F02AC8">
      <w:pPr>
        <w:spacing w:line="360" w:lineRule="auto"/>
        <w:ind w:left="709" w:right="282"/>
        <w:jc w:val="both"/>
        <w:rPr>
          <w:rFonts w:ascii="Arial" w:hAnsi="Arial" w:cs="Arial"/>
          <w:b/>
          <w:color w:val="000000" w:themeColor="text1"/>
          <w:sz w:val="22"/>
        </w:rPr>
      </w:pPr>
      <w:r w:rsidRPr="00690337">
        <w:rPr>
          <w:rFonts w:ascii="Arial" w:hAnsi="Arial" w:cs="Arial"/>
          <w:b/>
          <w:color w:val="000000" w:themeColor="text1"/>
          <w:sz w:val="22"/>
        </w:rPr>
        <w:t>Prikaz tehničkih rješenja za primjenu pravila zaštite na radu</w:t>
      </w:r>
    </w:p>
    <w:p w:rsidR="00F02AC8" w:rsidRPr="00690337" w:rsidRDefault="00F02AC8" w:rsidP="00F02AC8">
      <w:pPr>
        <w:spacing w:line="360" w:lineRule="auto"/>
        <w:ind w:left="709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 xml:space="preserve">za vrijeme eksploatacije termotehničkih instalacija, kao i za vrijeme montaže iste treba poštivati: </w:t>
      </w:r>
    </w:p>
    <w:p w:rsidR="00F02AC8" w:rsidRPr="00690337" w:rsidRDefault="00F02AC8" w:rsidP="00F02AC8">
      <w:pPr>
        <w:spacing w:line="360" w:lineRule="auto"/>
        <w:ind w:left="709" w:right="282"/>
        <w:jc w:val="both"/>
        <w:rPr>
          <w:rFonts w:ascii="Arial" w:hAnsi="Arial" w:cs="Arial"/>
          <w:color w:val="000000" w:themeColor="text1"/>
          <w:sz w:val="10"/>
          <w:szCs w:val="10"/>
        </w:rPr>
      </w:pPr>
    </w:p>
    <w:p w:rsidR="00F02AC8" w:rsidRPr="00690337" w:rsidRDefault="00F02AC8" w:rsidP="00F02AC8">
      <w:pPr>
        <w:numPr>
          <w:ilvl w:val="0"/>
          <w:numId w:val="3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Zakon o zaštiti na radu RH (NN 71/14</w:t>
      </w:r>
      <w:r w:rsidR="00BF10C9" w:rsidRPr="00690337">
        <w:rPr>
          <w:rFonts w:ascii="Arial" w:hAnsi="Arial" w:cs="Arial"/>
          <w:color w:val="000000" w:themeColor="text1"/>
          <w:sz w:val="22"/>
        </w:rPr>
        <w:t>,</w:t>
      </w:r>
      <w:r w:rsidRPr="00690337">
        <w:rPr>
          <w:rFonts w:ascii="Arial" w:hAnsi="Arial" w:cs="Arial"/>
          <w:color w:val="000000" w:themeColor="text1"/>
          <w:sz w:val="22"/>
        </w:rPr>
        <w:t xml:space="preserve"> 118/14</w:t>
      </w:r>
      <w:r w:rsidR="00BF10C9" w:rsidRPr="00690337">
        <w:rPr>
          <w:rFonts w:ascii="Arial" w:hAnsi="Arial" w:cs="Arial"/>
          <w:color w:val="000000" w:themeColor="text1"/>
          <w:sz w:val="22"/>
        </w:rPr>
        <w:t xml:space="preserve"> i 154/14</w:t>
      </w:r>
      <w:r w:rsidRPr="00690337">
        <w:rPr>
          <w:rFonts w:ascii="Arial" w:hAnsi="Arial" w:cs="Arial"/>
          <w:color w:val="000000" w:themeColor="text1"/>
          <w:sz w:val="22"/>
        </w:rPr>
        <w:t>)</w:t>
      </w:r>
    </w:p>
    <w:p w:rsidR="00F02AC8" w:rsidRPr="00690337" w:rsidRDefault="00F02AC8" w:rsidP="00F02AC8">
      <w:pPr>
        <w:numPr>
          <w:ilvl w:val="0"/>
          <w:numId w:val="3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Pravilnik o sigurnosti i zdravlju pri uporabi radne opreme (NN 21/08)</w:t>
      </w:r>
    </w:p>
    <w:p w:rsidR="00F02AC8" w:rsidRPr="00690337" w:rsidRDefault="00F02AC8" w:rsidP="00F02AC8">
      <w:pPr>
        <w:numPr>
          <w:ilvl w:val="0"/>
          <w:numId w:val="3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Style w:val="Strong"/>
          <w:rFonts w:ascii="Arial" w:hAnsi="Arial" w:cs="Arial"/>
          <w:b w:val="0"/>
          <w:color w:val="000000" w:themeColor="text1"/>
          <w:sz w:val="22"/>
          <w:szCs w:val="22"/>
          <w:shd w:val="clear" w:color="auto" w:fill="FFFFFF"/>
        </w:rPr>
        <w:t xml:space="preserve">Pravilnik o sigurnosti i zdravlju pri radu s električnom energijom </w:t>
      </w:r>
      <w:r w:rsidRPr="00690337">
        <w:rPr>
          <w:rFonts w:ascii="Arial" w:hAnsi="Arial" w:cs="Arial"/>
          <w:color w:val="000000" w:themeColor="text1"/>
          <w:sz w:val="22"/>
        </w:rPr>
        <w:t>(NN 88/12)</w:t>
      </w:r>
    </w:p>
    <w:p w:rsidR="00F02AC8" w:rsidRPr="00690337" w:rsidRDefault="00F02AC8" w:rsidP="00F02AC8">
      <w:pPr>
        <w:numPr>
          <w:ilvl w:val="0"/>
          <w:numId w:val="3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Pravilnik o zaštiti na radu za radna mjesta (NN 29/13)</w:t>
      </w:r>
    </w:p>
    <w:p w:rsidR="00F02AC8" w:rsidRPr="00690337" w:rsidRDefault="00F02AC8" w:rsidP="00F02AC8">
      <w:pPr>
        <w:numPr>
          <w:ilvl w:val="0"/>
          <w:numId w:val="3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 xml:space="preserve">Pravilnik o vrsti objekata namijenjenih za rad kod kojih inspekcija rada sudjeluje u postupku izdavanja građevnih dozvola i tehničkim pregledima izgrađenih objekata </w:t>
      </w:r>
      <w:r w:rsidRPr="00690337">
        <w:rPr>
          <w:rFonts w:ascii="Arial" w:hAnsi="Arial" w:cs="Arial"/>
          <w:color w:val="000000" w:themeColor="text1"/>
          <w:sz w:val="22"/>
        </w:rPr>
        <w:br/>
        <w:t>(NN 48/97)</w:t>
      </w:r>
    </w:p>
    <w:p w:rsidR="00F02AC8" w:rsidRPr="00690337" w:rsidRDefault="00F02AC8" w:rsidP="00F02AC8">
      <w:pPr>
        <w:numPr>
          <w:ilvl w:val="0"/>
          <w:numId w:val="3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Pravilnik o zaštiti na radu pri utovaru i istovaru tereta (NN 49/86)</w:t>
      </w:r>
    </w:p>
    <w:p w:rsidR="00F02AC8" w:rsidRPr="00690337" w:rsidRDefault="00F02AC8" w:rsidP="00F02AC8">
      <w:pPr>
        <w:spacing w:line="360" w:lineRule="auto"/>
        <w:ind w:left="1069" w:right="282"/>
        <w:jc w:val="both"/>
        <w:rPr>
          <w:rFonts w:ascii="Arial" w:hAnsi="Arial" w:cs="Arial"/>
          <w:color w:val="000000" w:themeColor="text1"/>
          <w:sz w:val="22"/>
        </w:rPr>
      </w:pPr>
    </w:p>
    <w:p w:rsidR="00F02AC8" w:rsidRPr="00690337" w:rsidRDefault="00F02AC8" w:rsidP="00F02AC8">
      <w:pPr>
        <w:spacing w:line="360" w:lineRule="auto"/>
        <w:ind w:left="709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 xml:space="preserve">Na temelju Zakona o zaštiti od požara (NN </w:t>
      </w:r>
      <w:r w:rsidR="000F61FA" w:rsidRPr="00690337">
        <w:rPr>
          <w:rFonts w:ascii="Arial" w:hAnsi="Arial" w:cs="Arial"/>
          <w:color w:val="000000" w:themeColor="text1"/>
          <w:sz w:val="22"/>
        </w:rPr>
        <w:t>92</w:t>
      </w:r>
      <w:r w:rsidRPr="00690337">
        <w:rPr>
          <w:rFonts w:ascii="Arial" w:hAnsi="Arial" w:cs="Arial"/>
          <w:color w:val="000000" w:themeColor="text1"/>
          <w:sz w:val="22"/>
        </w:rPr>
        <w:t>/</w:t>
      </w:r>
      <w:r w:rsidR="000F61FA" w:rsidRPr="00690337">
        <w:rPr>
          <w:rFonts w:ascii="Arial" w:hAnsi="Arial" w:cs="Arial"/>
          <w:color w:val="000000" w:themeColor="text1"/>
          <w:sz w:val="22"/>
        </w:rPr>
        <w:t>10</w:t>
      </w:r>
      <w:r w:rsidRPr="00690337">
        <w:rPr>
          <w:rFonts w:ascii="Arial" w:hAnsi="Arial" w:cs="Arial"/>
          <w:color w:val="000000" w:themeColor="text1"/>
          <w:sz w:val="22"/>
        </w:rPr>
        <w:t>) daje se:</w:t>
      </w:r>
    </w:p>
    <w:p w:rsidR="00F02AC8" w:rsidRPr="00690337" w:rsidRDefault="00F02AC8" w:rsidP="00F02AC8">
      <w:pPr>
        <w:spacing w:line="360" w:lineRule="auto"/>
        <w:ind w:left="709" w:right="282"/>
        <w:jc w:val="both"/>
        <w:rPr>
          <w:rFonts w:ascii="Arial" w:hAnsi="Arial" w:cs="Arial"/>
          <w:b/>
          <w:color w:val="000000" w:themeColor="text1"/>
          <w:sz w:val="22"/>
        </w:rPr>
      </w:pPr>
      <w:r w:rsidRPr="00690337">
        <w:rPr>
          <w:rFonts w:ascii="Arial" w:hAnsi="Arial" w:cs="Arial"/>
          <w:b/>
          <w:color w:val="000000" w:themeColor="text1"/>
          <w:sz w:val="22"/>
        </w:rPr>
        <w:t>Prikaz tehničkih rješenja za primjenu pravila zaštite od požara</w:t>
      </w:r>
    </w:p>
    <w:p w:rsidR="00F02AC8" w:rsidRPr="00690337" w:rsidRDefault="00F02AC8" w:rsidP="00F02AC8">
      <w:pPr>
        <w:spacing w:line="360" w:lineRule="auto"/>
        <w:ind w:left="709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 xml:space="preserve">za vrijeme eksploatacije termotehničkih instalacija, kao i za vrijeme montaže istih: </w:t>
      </w:r>
    </w:p>
    <w:p w:rsidR="00F02AC8" w:rsidRPr="00690337" w:rsidRDefault="00F02AC8" w:rsidP="00F02AC8">
      <w:pPr>
        <w:numPr>
          <w:ilvl w:val="0"/>
          <w:numId w:val="2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Zakon o gradnji (</w:t>
      </w:r>
      <w:r w:rsidRPr="00690337">
        <w:rPr>
          <w:rFonts w:ascii="Arial" w:hAnsi="Arial" w:cs="Arial"/>
          <w:color w:val="000000" w:themeColor="text1"/>
        </w:rPr>
        <w:t>NN 153/13</w:t>
      </w:r>
      <w:r w:rsidR="000F61FA" w:rsidRPr="00690337">
        <w:rPr>
          <w:rFonts w:ascii="Arial" w:hAnsi="Arial" w:cs="Arial"/>
          <w:color w:val="000000" w:themeColor="text1"/>
        </w:rPr>
        <w:t>, 20/17</w:t>
      </w:r>
      <w:r w:rsidRPr="00690337">
        <w:rPr>
          <w:rFonts w:ascii="Arial" w:hAnsi="Arial" w:cs="Arial"/>
          <w:color w:val="000000" w:themeColor="text1"/>
          <w:sz w:val="22"/>
        </w:rPr>
        <w:t>)</w:t>
      </w:r>
    </w:p>
    <w:p w:rsidR="00F02AC8" w:rsidRPr="00690337" w:rsidRDefault="00F02AC8" w:rsidP="00F02AC8">
      <w:pPr>
        <w:numPr>
          <w:ilvl w:val="0"/>
          <w:numId w:val="2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Zakon o normizaciji RH (NN 80/13)</w:t>
      </w:r>
    </w:p>
    <w:p w:rsidR="00F02AC8" w:rsidRPr="00690337" w:rsidRDefault="00F02AC8" w:rsidP="00F02AC8">
      <w:pPr>
        <w:numPr>
          <w:ilvl w:val="0"/>
          <w:numId w:val="2"/>
        </w:numPr>
        <w:spacing w:line="360" w:lineRule="auto"/>
        <w:ind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Zakon o normizaciji RH (NN 55/96)</w:t>
      </w:r>
    </w:p>
    <w:p w:rsidR="00F02AC8" w:rsidRPr="00690337" w:rsidRDefault="00F02AC8" w:rsidP="00F02AC8">
      <w:pPr>
        <w:ind w:right="282"/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numPr>
          <w:ilvl w:val="2"/>
          <w:numId w:val="4"/>
        </w:numPr>
        <w:rPr>
          <w:rFonts w:ascii="Arial" w:hAnsi="Arial" w:cs="Arial"/>
          <w:b/>
          <w:color w:val="000000" w:themeColor="text1"/>
          <w:sz w:val="22"/>
        </w:rPr>
      </w:pPr>
      <w:r w:rsidRPr="00690337">
        <w:rPr>
          <w:rFonts w:ascii="Arial" w:hAnsi="Arial" w:cs="Arial"/>
          <w:b/>
          <w:color w:val="000000" w:themeColor="text1"/>
          <w:sz w:val="22"/>
        </w:rPr>
        <w:t xml:space="preserve">MONTAŽA CJEVOVODA </w:t>
      </w:r>
    </w:p>
    <w:p w:rsidR="00F02AC8" w:rsidRPr="00690337" w:rsidRDefault="00F02AC8" w:rsidP="00F02AC8">
      <w:pPr>
        <w:rPr>
          <w:rFonts w:ascii="Arial" w:hAnsi="Arial" w:cs="Arial"/>
          <w:b/>
          <w:color w:val="000000" w:themeColor="text1"/>
          <w:sz w:val="22"/>
        </w:rPr>
      </w:pPr>
    </w:p>
    <w:p w:rsidR="00F02AC8" w:rsidRPr="00690337" w:rsidRDefault="00F02AC8" w:rsidP="00F02AC8">
      <w:pPr>
        <w:spacing w:line="360" w:lineRule="auto"/>
        <w:ind w:left="705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Kod prenošenja, izrade i konzoliranja cjevovoda koristiti alate i naprave predviđene tehnološkim postupkom. Pri tome se pridržavati uputa o korištenju istih, a koja su sastavni dio pravila zaštite od požara.</w:t>
      </w:r>
    </w:p>
    <w:p w:rsidR="00F02AC8" w:rsidRPr="00690337" w:rsidRDefault="00F02AC8" w:rsidP="00F02AC8">
      <w:pPr>
        <w:spacing w:line="360" w:lineRule="auto"/>
        <w:ind w:left="705" w:right="282"/>
        <w:jc w:val="both"/>
        <w:rPr>
          <w:rFonts w:ascii="Arial" w:hAnsi="Arial" w:cs="Arial"/>
          <w:color w:val="000000" w:themeColor="text1"/>
          <w:sz w:val="22"/>
        </w:rPr>
      </w:pPr>
    </w:p>
    <w:p w:rsidR="00F02AC8" w:rsidRPr="00690337" w:rsidRDefault="00F02AC8" w:rsidP="00F02AC8">
      <w:pPr>
        <w:ind w:left="720"/>
        <w:rPr>
          <w:rFonts w:ascii="Arial" w:hAnsi="Arial" w:cs="Arial"/>
          <w:b/>
          <w:color w:val="000000" w:themeColor="text1"/>
          <w:sz w:val="22"/>
        </w:rPr>
      </w:pPr>
      <w:r w:rsidRPr="00690337">
        <w:rPr>
          <w:rFonts w:ascii="Arial" w:hAnsi="Arial" w:cs="Arial"/>
          <w:b/>
          <w:color w:val="000000" w:themeColor="text1"/>
          <w:sz w:val="22"/>
        </w:rPr>
        <w:t xml:space="preserve">3.2.2. </w:t>
      </w:r>
      <w:r w:rsidRPr="00690337">
        <w:rPr>
          <w:rFonts w:ascii="Arial" w:hAnsi="Arial" w:cs="Arial"/>
          <w:b/>
          <w:color w:val="000000" w:themeColor="text1"/>
          <w:sz w:val="22"/>
        </w:rPr>
        <w:tab/>
        <w:t>CJEVOVOD</w:t>
      </w:r>
    </w:p>
    <w:p w:rsidR="00F02AC8" w:rsidRPr="00690337" w:rsidRDefault="00F02AC8" w:rsidP="00F02AC8">
      <w:pPr>
        <w:spacing w:line="360" w:lineRule="auto"/>
        <w:ind w:left="720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Zatvoreni cjevovod nakon montaže ispitati tlakom propisanim od strane proizvođaća opreme koja se ugrađuje.</w:t>
      </w:r>
    </w:p>
    <w:p w:rsidR="00F02AC8" w:rsidRPr="00690337" w:rsidRDefault="00F02AC8" w:rsidP="00F02AC8">
      <w:pPr>
        <w:ind w:left="720"/>
        <w:rPr>
          <w:rFonts w:ascii="Arial" w:hAnsi="Arial" w:cs="Arial"/>
          <w:b/>
          <w:color w:val="000000" w:themeColor="text1"/>
          <w:sz w:val="22"/>
        </w:rPr>
      </w:pPr>
    </w:p>
    <w:p w:rsidR="0051495C" w:rsidRPr="00690337" w:rsidRDefault="0051495C" w:rsidP="00F02AC8">
      <w:pPr>
        <w:ind w:left="720"/>
        <w:rPr>
          <w:rFonts w:ascii="Arial" w:hAnsi="Arial" w:cs="Arial"/>
          <w:b/>
          <w:color w:val="000000" w:themeColor="text1"/>
          <w:sz w:val="22"/>
        </w:rPr>
      </w:pPr>
    </w:p>
    <w:p w:rsidR="00F02AC8" w:rsidRPr="00690337" w:rsidRDefault="00F02AC8" w:rsidP="00F02AC8">
      <w:pPr>
        <w:ind w:left="720"/>
        <w:rPr>
          <w:rFonts w:ascii="Arial" w:hAnsi="Arial" w:cs="Arial"/>
          <w:b/>
          <w:color w:val="000000" w:themeColor="text1"/>
          <w:sz w:val="22"/>
        </w:rPr>
      </w:pPr>
      <w:r w:rsidRPr="00690337">
        <w:rPr>
          <w:rFonts w:ascii="Arial" w:hAnsi="Arial" w:cs="Arial"/>
          <w:b/>
          <w:color w:val="000000" w:themeColor="text1"/>
          <w:sz w:val="22"/>
        </w:rPr>
        <w:t xml:space="preserve">3.2.3. </w:t>
      </w:r>
      <w:r w:rsidRPr="00690337">
        <w:rPr>
          <w:rFonts w:ascii="Arial" w:hAnsi="Arial" w:cs="Arial"/>
          <w:b/>
          <w:color w:val="000000" w:themeColor="text1"/>
          <w:sz w:val="22"/>
        </w:rPr>
        <w:tab/>
        <w:t>OPASNOST OD PREVISOKOG NAPONA DODIRA</w:t>
      </w:r>
    </w:p>
    <w:p w:rsidR="00F02AC8" w:rsidRPr="00690337" w:rsidRDefault="00F02AC8" w:rsidP="00F02AC8">
      <w:pPr>
        <w:spacing w:line="360" w:lineRule="auto"/>
        <w:ind w:left="720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Zaštita od previsokog napona dodira instalacije grijanja i hlađenja, kućišta upravljačkih i signalnih ormarića, kućišta elektromotora i tlačnih sklopki obrađena je u zasebnom separatu ovog projekta.</w:t>
      </w:r>
    </w:p>
    <w:p w:rsidR="00F02AC8" w:rsidRPr="00690337" w:rsidRDefault="00F02AC8" w:rsidP="00F02AC8">
      <w:pPr>
        <w:spacing w:line="360" w:lineRule="auto"/>
        <w:ind w:left="720" w:right="282"/>
        <w:jc w:val="both"/>
        <w:rPr>
          <w:rFonts w:ascii="Arial" w:hAnsi="Arial" w:cs="Arial"/>
          <w:color w:val="000000" w:themeColor="text1"/>
          <w:sz w:val="22"/>
        </w:rPr>
      </w:pPr>
    </w:p>
    <w:p w:rsidR="00F02AC8" w:rsidRPr="00690337" w:rsidRDefault="00F02AC8" w:rsidP="00F02AC8">
      <w:pPr>
        <w:pStyle w:val="NASLOV111"/>
        <w:rPr>
          <w:rFonts w:cs="Arial"/>
          <w:bCs/>
          <w:color w:val="000000" w:themeColor="text1"/>
          <w:lang w:val="hr-HR"/>
        </w:rPr>
      </w:pPr>
      <w:r w:rsidRPr="00690337">
        <w:rPr>
          <w:rFonts w:cs="Arial"/>
          <w:color w:val="000000" w:themeColor="text1"/>
          <w:lang w:val="hr-HR"/>
        </w:rPr>
        <w:t xml:space="preserve">3.2.4. </w:t>
      </w:r>
      <w:r w:rsidRPr="00690337">
        <w:rPr>
          <w:rFonts w:cs="Arial"/>
          <w:color w:val="000000" w:themeColor="text1"/>
        </w:rPr>
        <w:t>ELEKTRI</w:t>
      </w:r>
      <w:r w:rsidRPr="00690337">
        <w:rPr>
          <w:rFonts w:cs="Arial"/>
          <w:color w:val="000000" w:themeColor="text1"/>
          <w:lang w:val="hr-HR"/>
        </w:rPr>
        <w:t>Č</w:t>
      </w:r>
      <w:r w:rsidRPr="00690337">
        <w:rPr>
          <w:rFonts w:cs="Arial"/>
          <w:color w:val="000000" w:themeColor="text1"/>
        </w:rPr>
        <w:t>NA</w:t>
      </w:r>
      <w:r w:rsidRPr="00690337">
        <w:rPr>
          <w:rFonts w:cs="Arial"/>
          <w:color w:val="000000" w:themeColor="text1"/>
          <w:lang w:val="hr-HR"/>
        </w:rPr>
        <w:t xml:space="preserve"> </w:t>
      </w:r>
      <w:r w:rsidRPr="00690337">
        <w:rPr>
          <w:rFonts w:cs="Arial"/>
          <w:color w:val="000000" w:themeColor="text1"/>
        </w:rPr>
        <w:t>OPREMA</w:t>
      </w:r>
    </w:p>
    <w:p w:rsidR="00F02AC8" w:rsidRPr="00690337" w:rsidRDefault="00F02AC8" w:rsidP="00F02AC8">
      <w:pPr>
        <w:pStyle w:val="TEKSTnormalni"/>
        <w:rPr>
          <w:color w:val="000000" w:themeColor="text1"/>
        </w:rPr>
      </w:pPr>
      <w:r w:rsidRPr="00690337">
        <w:rPr>
          <w:color w:val="000000" w:themeColor="text1"/>
        </w:rPr>
        <w:t>Uređaji i oprema za električne instalacije moraju biti prikladni za rad pri nazivnom naponu odnosno pri efektivnoj vrijednosti napona.</w:t>
      </w:r>
    </w:p>
    <w:p w:rsidR="00F02AC8" w:rsidRPr="00690337" w:rsidRDefault="00F02AC8" w:rsidP="00F02AC8">
      <w:pPr>
        <w:pStyle w:val="TEKSTnormalni"/>
        <w:rPr>
          <w:color w:val="000000" w:themeColor="text1"/>
        </w:rPr>
      </w:pPr>
      <w:r w:rsidRPr="00690337">
        <w:rPr>
          <w:color w:val="000000" w:themeColor="text1"/>
        </w:rPr>
        <w:t>Električna opreme mora odgovarati projektiranoj struji odnosno efektivnoj vrijednosti struje koja će protjecati u toku normalnog rada</w:t>
      </w:r>
    </w:p>
    <w:p w:rsidR="00F02AC8" w:rsidRPr="00690337" w:rsidRDefault="00F02AC8" w:rsidP="00F02AC8">
      <w:pPr>
        <w:pStyle w:val="TEKSTnormalni"/>
        <w:rPr>
          <w:color w:val="000000" w:themeColor="text1"/>
        </w:rPr>
      </w:pPr>
      <w:r w:rsidRPr="00690337">
        <w:rPr>
          <w:color w:val="000000" w:themeColor="text1"/>
        </w:rPr>
        <w:t>Električna oprema mora podnijeti struje koje protječu u izvanrednim uvjetima, u toku razdoblja što ih dopuštaju karakteristike zaštitnih uređaja.</w:t>
      </w:r>
    </w:p>
    <w:p w:rsidR="00F02AC8" w:rsidRPr="00690337" w:rsidRDefault="00F02AC8" w:rsidP="00F02AC8">
      <w:pPr>
        <w:pStyle w:val="TEKSTnormalni"/>
        <w:rPr>
          <w:color w:val="000000" w:themeColor="text1"/>
        </w:rPr>
      </w:pPr>
      <w:r w:rsidRPr="00690337">
        <w:rPr>
          <w:color w:val="000000" w:themeColor="text1"/>
        </w:rPr>
        <w:t>Izolirani vodići i kabeli moraju se zaštititi od mehaničkih, toplinskih i kemijskih oštećenja odgovarajućim tipom električne razdiobe, načinom postavljanja, položajem ili oblogom. Električna razdioba ima dovoljnu mehaničku čvrstoću ako su vodići u instalacijskim cijevima ili u instalacijskim kanalima.</w:t>
      </w:r>
    </w:p>
    <w:p w:rsidR="00F02AC8" w:rsidRPr="00690337" w:rsidRDefault="00F02AC8" w:rsidP="00F02AC8">
      <w:pPr>
        <w:pStyle w:val="TEKSTnormalni"/>
        <w:rPr>
          <w:color w:val="000000" w:themeColor="text1"/>
        </w:rPr>
      </w:pPr>
      <w:r w:rsidRPr="00690337">
        <w:rPr>
          <w:color w:val="000000" w:themeColor="text1"/>
        </w:rPr>
        <w:t xml:space="preserve">Presjek i tip vodića i kabela određuju se prema uvjetima za polaganje vodića i kabela prema trajnjoj podnosivoj struji, uzimajući u obzir i ograničavajuće faktore zaštitnih mjera, karakteristike uređaja za zaštitu od kratkog spoja. </w:t>
      </w:r>
    </w:p>
    <w:p w:rsidR="00F02AC8" w:rsidRPr="00690337" w:rsidRDefault="00F02AC8" w:rsidP="00F02AC8">
      <w:pPr>
        <w:ind w:left="720"/>
        <w:rPr>
          <w:rFonts w:ascii="Arial" w:hAnsi="Arial" w:cs="Arial"/>
          <w:b/>
          <w:color w:val="000000" w:themeColor="text1"/>
          <w:sz w:val="22"/>
        </w:rPr>
      </w:pPr>
    </w:p>
    <w:p w:rsidR="00F02AC8" w:rsidRPr="00690337" w:rsidRDefault="00F02AC8" w:rsidP="00F02AC8">
      <w:pPr>
        <w:ind w:left="720"/>
        <w:rPr>
          <w:rFonts w:ascii="Arial" w:hAnsi="Arial" w:cs="Arial"/>
          <w:b/>
          <w:color w:val="000000" w:themeColor="text1"/>
          <w:sz w:val="22"/>
        </w:rPr>
      </w:pPr>
      <w:r w:rsidRPr="00690337">
        <w:rPr>
          <w:rFonts w:ascii="Arial" w:hAnsi="Arial" w:cs="Arial"/>
          <w:b/>
          <w:color w:val="000000" w:themeColor="text1"/>
          <w:sz w:val="22"/>
        </w:rPr>
        <w:t xml:space="preserve">3.2.5. </w:t>
      </w:r>
      <w:r w:rsidRPr="00690337">
        <w:rPr>
          <w:rFonts w:ascii="Arial" w:hAnsi="Arial" w:cs="Arial"/>
          <w:b/>
          <w:color w:val="000000" w:themeColor="text1"/>
          <w:sz w:val="22"/>
        </w:rPr>
        <w:tab/>
        <w:t>OPASNOST OD SLUČAJNOG DODIRA DIJELOVA POD NAPONOM</w:t>
      </w:r>
    </w:p>
    <w:p w:rsidR="00F02AC8" w:rsidRPr="00690337" w:rsidRDefault="00F02AC8" w:rsidP="00F02AC8">
      <w:pPr>
        <w:spacing w:line="360" w:lineRule="auto"/>
        <w:ind w:left="720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Da bi se izbjegla opasnost od dodira ljudi i kontakta zapaljivih materijala sa dijelovima pod naponom provest će se:</w:t>
      </w:r>
    </w:p>
    <w:p w:rsidR="00F02AC8" w:rsidRPr="00690337" w:rsidRDefault="00F02AC8" w:rsidP="00F02AC8">
      <w:pPr>
        <w:numPr>
          <w:ilvl w:val="0"/>
          <w:numId w:val="5"/>
        </w:numPr>
        <w:tabs>
          <w:tab w:val="clear" w:pos="360"/>
          <w:tab w:val="num" w:pos="1420"/>
        </w:tabs>
        <w:spacing w:line="360" w:lineRule="auto"/>
        <w:ind w:left="1400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izoliranje dijelova pod naponom,</w:t>
      </w:r>
    </w:p>
    <w:p w:rsidR="00F02AC8" w:rsidRPr="00690337" w:rsidRDefault="00F02AC8" w:rsidP="00F02AC8">
      <w:pPr>
        <w:numPr>
          <w:ilvl w:val="0"/>
          <w:numId w:val="5"/>
        </w:numPr>
        <w:tabs>
          <w:tab w:val="clear" w:pos="360"/>
          <w:tab w:val="num" w:pos="1420"/>
        </w:tabs>
        <w:spacing w:line="360" w:lineRule="auto"/>
        <w:ind w:left="1400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primjena razvodnih ormara sa bravom.</w:t>
      </w:r>
    </w:p>
    <w:p w:rsidR="00F02AC8" w:rsidRPr="00690337" w:rsidRDefault="00F02AC8" w:rsidP="00F02AC8">
      <w:pPr>
        <w:ind w:left="720"/>
        <w:rPr>
          <w:rFonts w:ascii="Arial" w:hAnsi="Arial" w:cs="Arial"/>
          <w:b/>
          <w:color w:val="000000" w:themeColor="text1"/>
          <w:sz w:val="22"/>
        </w:rPr>
      </w:pPr>
    </w:p>
    <w:p w:rsidR="00F02AC8" w:rsidRPr="00690337" w:rsidRDefault="00F02AC8" w:rsidP="00F02AC8">
      <w:pPr>
        <w:ind w:left="720"/>
        <w:rPr>
          <w:rFonts w:ascii="Arial" w:hAnsi="Arial" w:cs="Arial"/>
          <w:b/>
          <w:color w:val="000000" w:themeColor="text1"/>
          <w:sz w:val="22"/>
        </w:rPr>
      </w:pPr>
      <w:r w:rsidRPr="00690337">
        <w:rPr>
          <w:rFonts w:ascii="Arial" w:hAnsi="Arial" w:cs="Arial"/>
          <w:b/>
          <w:color w:val="000000" w:themeColor="text1"/>
          <w:sz w:val="22"/>
        </w:rPr>
        <w:t xml:space="preserve">3.2.5. </w:t>
      </w:r>
      <w:r w:rsidRPr="00690337">
        <w:rPr>
          <w:rFonts w:ascii="Arial" w:hAnsi="Arial" w:cs="Arial"/>
          <w:b/>
          <w:color w:val="000000" w:themeColor="text1"/>
          <w:sz w:val="22"/>
        </w:rPr>
        <w:tab/>
        <w:t>OPASNOST OD ŠTETNIH POSLJEDICA STRUJE KRATKOG SPOJA</w:t>
      </w:r>
    </w:p>
    <w:p w:rsidR="00F02AC8" w:rsidRPr="00690337" w:rsidRDefault="00F02AC8" w:rsidP="00F02AC8">
      <w:pPr>
        <w:ind w:left="720" w:right="282"/>
        <w:jc w:val="both"/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Zaštita je izvršena izborom odgovarajućih osigurača.</w:t>
      </w:r>
    </w:p>
    <w:p w:rsidR="00F02AC8" w:rsidRPr="00690337" w:rsidRDefault="00F02AC8" w:rsidP="00F02AC8">
      <w:pPr>
        <w:ind w:left="720" w:right="282"/>
        <w:jc w:val="both"/>
        <w:rPr>
          <w:rFonts w:ascii="Arial" w:hAnsi="Arial" w:cs="Arial"/>
          <w:color w:val="000000" w:themeColor="text1"/>
          <w:sz w:val="22"/>
        </w:rPr>
      </w:pPr>
    </w:p>
    <w:p w:rsidR="00F02AC8" w:rsidRPr="00690337" w:rsidRDefault="00F02AC8" w:rsidP="00F02AC8">
      <w:pPr>
        <w:ind w:left="709"/>
        <w:rPr>
          <w:rFonts w:ascii="Arial" w:hAnsi="Arial" w:cs="Arial"/>
          <w:b/>
          <w:color w:val="000000" w:themeColor="text1"/>
          <w:sz w:val="22"/>
        </w:rPr>
      </w:pPr>
      <w:r w:rsidRPr="00690337">
        <w:rPr>
          <w:rFonts w:ascii="Arial" w:hAnsi="Arial" w:cs="Arial"/>
          <w:b/>
          <w:color w:val="000000" w:themeColor="text1"/>
          <w:sz w:val="22"/>
        </w:rPr>
        <w:t>3.3.1.</w:t>
      </w:r>
      <w:r w:rsidRPr="00690337">
        <w:rPr>
          <w:rFonts w:ascii="Arial" w:hAnsi="Arial" w:cs="Arial"/>
          <w:b/>
          <w:color w:val="000000" w:themeColor="text1"/>
          <w:sz w:val="22"/>
        </w:rPr>
        <w:tab/>
        <w:t>OPĆI ZAHTJEVI</w:t>
      </w:r>
    </w:p>
    <w:p w:rsidR="00F02AC8" w:rsidRPr="00690337" w:rsidRDefault="00F02AC8" w:rsidP="00F02AC8">
      <w:pPr>
        <w:rPr>
          <w:rFonts w:ascii="Arial" w:hAnsi="Arial" w:cs="Arial"/>
          <w:color w:val="000000" w:themeColor="text1"/>
        </w:rPr>
      </w:pPr>
    </w:p>
    <w:p w:rsidR="00F02AC8" w:rsidRPr="00690337" w:rsidRDefault="00F02AC8" w:rsidP="00F02AC8">
      <w:pPr>
        <w:rPr>
          <w:rFonts w:ascii="Arial" w:hAnsi="Arial" w:cs="Arial"/>
          <w:color w:val="000000" w:themeColor="text1"/>
          <w:sz w:val="22"/>
        </w:rPr>
      </w:pPr>
      <w:r w:rsidRPr="00690337">
        <w:rPr>
          <w:rFonts w:ascii="Arial" w:hAnsi="Arial" w:cs="Arial"/>
          <w:color w:val="000000" w:themeColor="text1"/>
          <w:sz w:val="22"/>
        </w:rPr>
        <w:t>Prilikom montaže termotehničkih instalacija primjenjivati će se propisana pravila zaštite na radu, Pravilnik o zaštiti na radu izvođača radova i eventualno izdana uputa od strane investitora.</w:t>
      </w:r>
    </w:p>
    <w:p w:rsidR="00E87896" w:rsidRPr="00690337" w:rsidRDefault="00E87896" w:rsidP="00F02AC8">
      <w:pPr>
        <w:rPr>
          <w:rFonts w:ascii="Arial" w:hAnsi="Arial" w:cs="Arial"/>
          <w:color w:val="000000" w:themeColor="text1"/>
          <w:sz w:val="22"/>
        </w:rPr>
      </w:pPr>
    </w:p>
    <w:p w:rsidR="00E87896" w:rsidRPr="00690337" w:rsidRDefault="00E87896" w:rsidP="00F02AC8">
      <w:pPr>
        <w:rPr>
          <w:rFonts w:ascii="Arial" w:hAnsi="Arial" w:cs="Arial"/>
          <w:color w:val="000000" w:themeColor="text1"/>
          <w:sz w:val="22"/>
        </w:rPr>
      </w:pPr>
    </w:p>
    <w:p w:rsidR="00E87896" w:rsidRDefault="00E87896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690337" w:rsidRPr="00690337" w:rsidRDefault="00690337" w:rsidP="00F02AC8">
      <w:pPr>
        <w:rPr>
          <w:rFonts w:ascii="Arial" w:hAnsi="Arial" w:cs="Arial"/>
          <w:color w:val="000000" w:themeColor="text1"/>
          <w:sz w:val="22"/>
        </w:rPr>
      </w:pPr>
    </w:p>
    <w:p w:rsidR="00E87896" w:rsidRPr="00690337" w:rsidRDefault="00E87896" w:rsidP="00F02AC8">
      <w:pPr>
        <w:rPr>
          <w:rFonts w:ascii="Arial" w:hAnsi="Arial" w:cs="Arial"/>
          <w:color w:val="000000" w:themeColor="text1"/>
          <w:sz w:val="22"/>
        </w:rPr>
      </w:pPr>
    </w:p>
    <w:p w:rsidR="00016AC3" w:rsidRPr="00690337" w:rsidRDefault="00016AC3" w:rsidP="007C68FC">
      <w:pPr>
        <w:pStyle w:val="ListParagraph"/>
        <w:numPr>
          <w:ilvl w:val="0"/>
          <w:numId w:val="4"/>
        </w:numPr>
        <w:ind w:right="-468"/>
        <w:rPr>
          <w:rFonts w:ascii="Arial" w:hAnsi="Arial" w:cs="Arial"/>
          <w:b/>
          <w:bCs/>
          <w:color w:val="000000" w:themeColor="text1"/>
          <w:sz w:val="28"/>
          <w:szCs w:val="28"/>
        </w:rPr>
      </w:pPr>
      <w:r w:rsidRPr="00690337">
        <w:rPr>
          <w:rFonts w:ascii="Arial" w:hAnsi="Arial" w:cs="Arial"/>
          <w:b/>
          <w:bCs/>
          <w:color w:val="000000" w:themeColor="text1"/>
          <w:sz w:val="28"/>
          <w:szCs w:val="28"/>
        </w:rPr>
        <w:t>PROJEKTNI ZADATAK</w:t>
      </w:r>
    </w:p>
    <w:p w:rsidR="0085439B" w:rsidRPr="00690337" w:rsidRDefault="0085439B" w:rsidP="00016AC3">
      <w:pPr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</w:p>
    <w:p w:rsidR="00016AC3" w:rsidRPr="00690337" w:rsidRDefault="00016AC3" w:rsidP="00016AC3">
      <w:pPr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Projekt  instalacija grijanja</w:t>
      </w:r>
      <w:r w:rsidR="00F66B23" w:rsidRPr="00690337">
        <w:rPr>
          <w:rFonts w:ascii="Arial" w:hAnsi="Arial" w:cs="Arial"/>
          <w:color w:val="000000" w:themeColor="text1"/>
        </w:rPr>
        <w:t xml:space="preserve">, </w:t>
      </w:r>
      <w:r w:rsidRPr="00690337">
        <w:rPr>
          <w:rFonts w:ascii="Arial" w:hAnsi="Arial" w:cs="Arial"/>
          <w:color w:val="000000" w:themeColor="text1"/>
        </w:rPr>
        <w:t>hlađenja</w:t>
      </w:r>
      <w:r w:rsidR="00F66B23" w:rsidRPr="00690337">
        <w:rPr>
          <w:rFonts w:ascii="Arial" w:hAnsi="Arial" w:cs="Arial"/>
          <w:color w:val="000000" w:themeColor="text1"/>
        </w:rPr>
        <w:t xml:space="preserve"> i ventilacije</w:t>
      </w:r>
      <w:r w:rsidR="00065285"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</w:rPr>
        <w:t xml:space="preserve">treba izraditi na razini </w:t>
      </w:r>
      <w:r w:rsidR="007C7CA5">
        <w:rPr>
          <w:rFonts w:ascii="Arial" w:hAnsi="Arial" w:cs="Arial"/>
          <w:color w:val="000000" w:themeColor="text1"/>
        </w:rPr>
        <w:t>Izvedbenog</w:t>
      </w:r>
      <w:r w:rsidRPr="00690337">
        <w:rPr>
          <w:rFonts w:ascii="Arial" w:hAnsi="Arial" w:cs="Arial"/>
          <w:color w:val="000000" w:themeColor="text1"/>
        </w:rPr>
        <w:t xml:space="preserve"> projekta.</w:t>
      </w:r>
    </w:p>
    <w:p w:rsidR="0085439B" w:rsidRPr="00690337" w:rsidRDefault="0085439B" w:rsidP="00016AC3">
      <w:pPr>
        <w:ind w:left="60"/>
        <w:rPr>
          <w:rFonts w:ascii="Arial" w:hAnsi="Arial" w:cs="Arial"/>
          <w:color w:val="000000" w:themeColor="text1"/>
        </w:rPr>
      </w:pPr>
    </w:p>
    <w:p w:rsidR="00016AC3" w:rsidRPr="00690337" w:rsidRDefault="00016AC3" w:rsidP="00016AC3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Projektno rješenje mora biti sukladno namjeni objekta i mogućnostima uvjetovanim vrstom i konstruktivnim određenostima istog.</w:t>
      </w:r>
    </w:p>
    <w:p w:rsidR="0085439B" w:rsidRPr="00690337" w:rsidRDefault="0085439B" w:rsidP="00016AC3">
      <w:pPr>
        <w:jc w:val="both"/>
        <w:rPr>
          <w:rFonts w:ascii="Arial" w:hAnsi="Arial" w:cs="Arial"/>
          <w:color w:val="000000" w:themeColor="text1"/>
        </w:rPr>
      </w:pPr>
    </w:p>
    <w:p w:rsidR="00561FE7" w:rsidRPr="00690337" w:rsidRDefault="00487C7C" w:rsidP="00561FE7">
      <w:pPr>
        <w:ind w:right="-143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Za grijanje i hlađenje objekta koristiti</w:t>
      </w:r>
      <w:r w:rsidR="00E858B2" w:rsidRPr="00690337">
        <w:rPr>
          <w:rFonts w:ascii="Arial" w:hAnsi="Arial" w:cs="Arial"/>
          <w:color w:val="000000" w:themeColor="text1"/>
        </w:rPr>
        <w:t xml:space="preserve"> sustave sa direktnom ekspanzijom radnog medija u </w:t>
      </w:r>
      <w:r w:rsidR="007C7CA5">
        <w:rPr>
          <w:rFonts w:ascii="Arial" w:hAnsi="Arial" w:cs="Arial"/>
          <w:color w:val="000000" w:themeColor="text1"/>
        </w:rPr>
        <w:t>multisplit</w:t>
      </w:r>
      <w:r w:rsidR="00C776D0" w:rsidRPr="00690337">
        <w:rPr>
          <w:rFonts w:ascii="Arial" w:hAnsi="Arial" w:cs="Arial"/>
          <w:color w:val="000000" w:themeColor="text1"/>
        </w:rPr>
        <w:t xml:space="preserve"> </w:t>
      </w:r>
      <w:r w:rsidR="00E858B2" w:rsidRPr="00690337">
        <w:rPr>
          <w:rFonts w:ascii="Arial" w:hAnsi="Arial" w:cs="Arial"/>
          <w:color w:val="000000" w:themeColor="text1"/>
        </w:rPr>
        <w:t>izvedbi</w:t>
      </w:r>
      <w:r w:rsidR="00C776D0" w:rsidRPr="00690337">
        <w:rPr>
          <w:rFonts w:ascii="Arial" w:hAnsi="Arial" w:cs="Arial"/>
          <w:color w:val="000000" w:themeColor="text1"/>
        </w:rPr>
        <w:t xml:space="preserve"> sa</w:t>
      </w:r>
      <w:r w:rsidR="007C7CA5">
        <w:rPr>
          <w:rFonts w:ascii="Arial" w:hAnsi="Arial" w:cs="Arial"/>
          <w:color w:val="000000" w:themeColor="text1"/>
        </w:rPr>
        <w:t xml:space="preserve"> unutarnjim jedinicama parapetnog tipa gdje mogućnosti to dozvol</w:t>
      </w:r>
      <w:r w:rsidR="007B7016">
        <w:rPr>
          <w:rFonts w:ascii="Arial" w:hAnsi="Arial" w:cs="Arial"/>
          <w:color w:val="000000" w:themeColor="text1"/>
        </w:rPr>
        <w:t>javaju i jedinicama zidnog tipa</w:t>
      </w:r>
      <w:r w:rsidR="002B7399" w:rsidRPr="00690337">
        <w:rPr>
          <w:rFonts w:ascii="Arial" w:hAnsi="Arial" w:cs="Arial"/>
          <w:color w:val="000000" w:themeColor="text1"/>
        </w:rPr>
        <w:t>.</w:t>
      </w:r>
      <w:r w:rsidR="00C776D0" w:rsidRPr="00690337">
        <w:rPr>
          <w:rFonts w:ascii="Arial" w:hAnsi="Arial" w:cs="Arial"/>
          <w:color w:val="000000" w:themeColor="text1"/>
        </w:rPr>
        <w:t xml:space="preserve"> U </w:t>
      </w:r>
      <w:r w:rsidR="007B7016">
        <w:rPr>
          <w:rFonts w:ascii="Arial" w:hAnsi="Arial" w:cs="Arial"/>
          <w:color w:val="000000" w:themeColor="text1"/>
        </w:rPr>
        <w:t>sanitarijama</w:t>
      </w:r>
      <w:r w:rsidR="00C776D0" w:rsidRPr="00690337">
        <w:rPr>
          <w:rFonts w:ascii="Arial" w:hAnsi="Arial" w:cs="Arial"/>
          <w:color w:val="000000" w:themeColor="text1"/>
        </w:rPr>
        <w:t xml:space="preserve"> omogućiti grijanje preko električnog podnog grijanja</w:t>
      </w:r>
    </w:p>
    <w:p w:rsidR="00656EB2" w:rsidRPr="00690337" w:rsidRDefault="00656EB2" w:rsidP="00561FE7">
      <w:pPr>
        <w:ind w:right="-143"/>
        <w:jc w:val="both"/>
        <w:rPr>
          <w:rFonts w:ascii="Arial" w:hAnsi="Arial" w:cs="Arial"/>
          <w:color w:val="000000" w:themeColor="text1"/>
        </w:rPr>
      </w:pPr>
    </w:p>
    <w:p w:rsidR="00E662DD" w:rsidRPr="00690337" w:rsidRDefault="00E662DD" w:rsidP="00016AC3">
      <w:pPr>
        <w:jc w:val="both"/>
        <w:rPr>
          <w:rFonts w:ascii="Arial" w:hAnsi="Arial" w:cs="Arial"/>
          <w:color w:val="000000" w:themeColor="text1"/>
        </w:rPr>
      </w:pPr>
    </w:p>
    <w:p w:rsidR="00016AC3" w:rsidRPr="00690337" w:rsidRDefault="00016AC3" w:rsidP="00016AC3">
      <w:pPr>
        <w:jc w:val="both"/>
        <w:rPr>
          <w:rFonts w:ascii="Arial" w:hAnsi="Arial" w:cs="Arial"/>
          <w:color w:val="000000" w:themeColor="text1"/>
        </w:rPr>
      </w:pPr>
    </w:p>
    <w:p w:rsidR="00016AC3" w:rsidRPr="00690337" w:rsidRDefault="00016AC3" w:rsidP="00016AC3">
      <w:pPr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   Projekt treba izraditi tako da se poštuju zakoni i pravilnici:</w:t>
      </w:r>
    </w:p>
    <w:p w:rsidR="00016AC3" w:rsidRPr="00690337" w:rsidRDefault="00016AC3" w:rsidP="00016AC3">
      <w:pPr>
        <w:pStyle w:val="Footer"/>
        <w:ind w:left="720"/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>- Zakon o građenju</w:t>
      </w:r>
    </w:p>
    <w:p w:rsidR="00016AC3" w:rsidRPr="00690337" w:rsidRDefault="00016AC3" w:rsidP="00016AC3">
      <w:pPr>
        <w:pStyle w:val="Footer"/>
        <w:ind w:firstLine="720"/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>- Zakon o zaštiti na radu</w:t>
      </w:r>
    </w:p>
    <w:p w:rsidR="00016AC3" w:rsidRPr="00690337" w:rsidRDefault="00016AC3" w:rsidP="00016AC3">
      <w:pPr>
        <w:pStyle w:val="Footer"/>
        <w:ind w:firstLine="720"/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>- Zakon o zaštiti od požara</w:t>
      </w:r>
    </w:p>
    <w:p w:rsidR="00016AC3" w:rsidRPr="00690337" w:rsidRDefault="00016AC3" w:rsidP="00016AC3">
      <w:pPr>
        <w:pStyle w:val="Footer"/>
        <w:ind w:left="708" w:firstLine="12"/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>- Pravilnik o općim mjerama i normativima zaštite na radu za radne i pomoćne         prostorije</w:t>
      </w:r>
    </w:p>
    <w:p w:rsidR="00016AC3" w:rsidRPr="00690337" w:rsidRDefault="00016AC3" w:rsidP="00016AC3">
      <w:pPr>
        <w:pStyle w:val="Footer"/>
        <w:ind w:firstLine="720"/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>- Zakon o zaštiti od buke</w:t>
      </w:r>
    </w:p>
    <w:p w:rsidR="00016AC3" w:rsidRPr="00690337" w:rsidRDefault="00016AC3" w:rsidP="00016AC3">
      <w:pPr>
        <w:pStyle w:val="Footer"/>
        <w:ind w:firstLine="720"/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 xml:space="preserve">- Opći tehnički propisi DIN za gradnju sustava grijanja </w:t>
      </w:r>
    </w:p>
    <w:p w:rsidR="00016AC3" w:rsidRPr="00690337" w:rsidRDefault="00016AC3" w:rsidP="00016AC3">
      <w:pPr>
        <w:pStyle w:val="Footer"/>
        <w:tabs>
          <w:tab w:val="left" w:pos="284"/>
        </w:tabs>
        <w:rPr>
          <w:rFonts w:cs="Arial"/>
          <w:color w:val="000000" w:themeColor="text1"/>
        </w:rPr>
      </w:pPr>
    </w:p>
    <w:p w:rsidR="00016AC3" w:rsidRPr="00690337" w:rsidRDefault="00016AC3" w:rsidP="00016AC3">
      <w:pPr>
        <w:pStyle w:val="Footer"/>
        <w:tabs>
          <w:tab w:val="left" w:pos="284"/>
        </w:tabs>
        <w:rPr>
          <w:rFonts w:cs="Arial"/>
          <w:color w:val="000000" w:themeColor="text1"/>
        </w:rPr>
      </w:pPr>
    </w:p>
    <w:p w:rsidR="00B245AB" w:rsidRPr="00690337" w:rsidRDefault="00016AC3" w:rsidP="00690337">
      <w:pPr>
        <w:pStyle w:val="Footer"/>
        <w:tabs>
          <w:tab w:val="left" w:pos="284"/>
        </w:tabs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ab/>
      </w:r>
    </w:p>
    <w:p w:rsidR="00016AC3" w:rsidRPr="00690337" w:rsidRDefault="00016AC3" w:rsidP="00016AC3">
      <w:pPr>
        <w:pStyle w:val="Footer"/>
        <w:tabs>
          <w:tab w:val="left" w:pos="284"/>
        </w:tabs>
        <w:ind w:left="284"/>
        <w:rPr>
          <w:rFonts w:cs="Arial"/>
          <w:color w:val="000000" w:themeColor="text1"/>
        </w:rPr>
      </w:pPr>
      <w:r w:rsidRPr="00690337">
        <w:rPr>
          <w:rFonts w:cs="Arial"/>
          <w:color w:val="000000" w:themeColor="text1"/>
        </w:rPr>
        <w:tab/>
      </w:r>
      <w:r w:rsidRPr="00690337">
        <w:rPr>
          <w:rFonts w:cs="Arial"/>
          <w:color w:val="000000" w:themeColor="text1"/>
        </w:rPr>
        <w:tab/>
      </w:r>
      <w:r w:rsidRPr="00690337">
        <w:rPr>
          <w:rFonts w:cs="Arial"/>
          <w:color w:val="000000" w:themeColor="text1"/>
        </w:rPr>
        <w:tab/>
      </w:r>
      <w:r w:rsidRPr="00690337">
        <w:rPr>
          <w:rFonts w:cs="Arial"/>
          <w:color w:val="000000" w:themeColor="text1"/>
        </w:rPr>
        <w:tab/>
      </w:r>
      <w:r w:rsidRPr="00690337">
        <w:rPr>
          <w:rFonts w:cs="Arial"/>
          <w:color w:val="000000" w:themeColor="text1"/>
        </w:rPr>
        <w:tab/>
      </w:r>
      <w:r w:rsidRPr="00690337">
        <w:rPr>
          <w:rFonts w:cs="Arial"/>
          <w:color w:val="000000" w:themeColor="text1"/>
        </w:rPr>
        <w:tab/>
      </w:r>
      <w:r w:rsidRPr="00690337">
        <w:rPr>
          <w:rFonts w:cs="Arial"/>
          <w:color w:val="000000" w:themeColor="text1"/>
        </w:rPr>
        <w:tab/>
      </w:r>
      <w:r w:rsidR="007C68FC" w:rsidRPr="00690337">
        <w:rPr>
          <w:rFonts w:cs="Arial"/>
          <w:color w:val="000000" w:themeColor="text1"/>
        </w:rPr>
        <w:tab/>
      </w:r>
      <w:r w:rsidRPr="00690337">
        <w:rPr>
          <w:rFonts w:cs="Arial"/>
          <w:color w:val="000000" w:themeColor="text1"/>
        </w:rPr>
        <w:t>INVESTITOR:</w:t>
      </w:r>
    </w:p>
    <w:p w:rsidR="00016AC3" w:rsidRPr="00690337" w:rsidRDefault="00016AC3" w:rsidP="00016AC3">
      <w:pPr>
        <w:ind w:right="23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</w:p>
    <w:p w:rsidR="00016AC3" w:rsidRPr="00690337" w:rsidRDefault="00016AC3" w:rsidP="00016AC3">
      <w:pPr>
        <w:ind w:right="23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</w:p>
    <w:p w:rsidR="00B04938" w:rsidRPr="00690337" w:rsidRDefault="00B04938" w:rsidP="00B04938">
      <w:pPr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Dubrovnik, </w:t>
      </w:r>
      <w:sdt>
        <w:sdtPr>
          <w:rPr>
            <w:rStyle w:val="Heading3Char"/>
            <w:b w:val="0"/>
            <w:color w:val="000000" w:themeColor="text1"/>
            <w:sz w:val="24"/>
            <w:lang w:val="fr-FR"/>
          </w:rPr>
          <w:alias w:val="DATUM"/>
          <w:tag w:val="DATUM"/>
          <w:id w:val="5953658"/>
          <w:placeholder>
            <w:docPart w:val="6235EFB106554F39B9AE5B261EFE4D8A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>
          <w:rPr>
            <w:rStyle w:val="Heading3Char"/>
          </w:rPr>
        </w:sdtEndPr>
        <w:sdtContent>
          <w:r w:rsidR="003E583B">
            <w:rPr>
              <w:rStyle w:val="Heading3Char"/>
              <w:b w:val="0"/>
              <w:color w:val="000000" w:themeColor="text1"/>
              <w:sz w:val="24"/>
              <w:lang w:val="en-US"/>
            </w:rPr>
            <w:t>svibanj 2018.</w:t>
          </w:r>
        </w:sdtContent>
      </w:sdt>
    </w:p>
    <w:p w:rsidR="00016AC3" w:rsidRPr="00690337" w:rsidRDefault="00016AC3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B04938" w:rsidRPr="00690337" w:rsidRDefault="00B04938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016AC3" w:rsidRPr="00690337" w:rsidRDefault="00016AC3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016AC3" w:rsidRDefault="00016AC3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690337" w:rsidRDefault="00690337" w:rsidP="000752A8">
      <w:pPr>
        <w:tabs>
          <w:tab w:val="left" w:pos="284"/>
        </w:tabs>
        <w:rPr>
          <w:rFonts w:ascii="Arial" w:hAnsi="Arial" w:cs="Arial"/>
          <w:b/>
          <w:color w:val="000000" w:themeColor="text1"/>
          <w:sz w:val="28"/>
          <w:u w:val="single"/>
        </w:rPr>
      </w:pPr>
    </w:p>
    <w:p w:rsidR="000752A8" w:rsidRPr="00690337" w:rsidRDefault="000752A8" w:rsidP="007C68FC">
      <w:pPr>
        <w:pStyle w:val="ListParagraph"/>
        <w:numPr>
          <w:ilvl w:val="0"/>
          <w:numId w:val="4"/>
        </w:numPr>
        <w:tabs>
          <w:tab w:val="left" w:pos="284"/>
        </w:tabs>
        <w:rPr>
          <w:rFonts w:ascii="Arial" w:hAnsi="Arial" w:cs="Arial"/>
          <w:color w:val="000000" w:themeColor="text1"/>
          <w:sz w:val="28"/>
        </w:rPr>
      </w:pPr>
      <w:r w:rsidRPr="00690337">
        <w:rPr>
          <w:rFonts w:ascii="Arial" w:hAnsi="Arial" w:cs="Arial"/>
          <w:b/>
          <w:color w:val="000000" w:themeColor="text1"/>
          <w:sz w:val="28"/>
          <w:u w:val="single"/>
        </w:rPr>
        <w:t>TEHNIČKI OPIS</w:t>
      </w:r>
    </w:p>
    <w:p w:rsidR="000752A8" w:rsidRPr="00690337" w:rsidRDefault="000752A8" w:rsidP="000752A8">
      <w:pPr>
        <w:rPr>
          <w:rFonts w:ascii="Arial" w:hAnsi="Arial" w:cs="Arial"/>
          <w:color w:val="000000" w:themeColor="text1"/>
        </w:rPr>
      </w:pPr>
    </w:p>
    <w:p w:rsidR="000752A8" w:rsidRPr="00690337" w:rsidRDefault="000752A8" w:rsidP="000752A8">
      <w:pPr>
        <w:rPr>
          <w:rFonts w:ascii="Arial" w:hAnsi="Arial" w:cs="Arial"/>
          <w:color w:val="000000" w:themeColor="text1"/>
        </w:rPr>
      </w:pPr>
    </w:p>
    <w:p w:rsidR="000752A8" w:rsidRPr="00690337" w:rsidRDefault="000752A8" w:rsidP="000752A8">
      <w:pPr>
        <w:tabs>
          <w:tab w:val="left" w:pos="851"/>
        </w:tabs>
        <w:ind w:left="851" w:hanging="851"/>
        <w:jc w:val="both"/>
        <w:outlineLvl w:val="0"/>
        <w:rPr>
          <w:rFonts w:ascii="Arial" w:hAnsi="Arial" w:cs="Arial"/>
          <w:b/>
          <w:color w:val="000000" w:themeColor="text1"/>
          <w:u w:val="single"/>
        </w:rPr>
      </w:pPr>
      <w:r w:rsidRPr="00690337">
        <w:rPr>
          <w:rFonts w:ascii="Arial" w:hAnsi="Arial" w:cs="Arial"/>
          <w:b/>
          <w:color w:val="000000" w:themeColor="text1"/>
          <w:u w:val="single"/>
        </w:rPr>
        <w:t>OPIS SUSTAVA</w:t>
      </w:r>
    </w:p>
    <w:p w:rsidR="000752A8" w:rsidRPr="00690337" w:rsidRDefault="000752A8" w:rsidP="000752A8">
      <w:pPr>
        <w:tabs>
          <w:tab w:val="left" w:pos="567"/>
        </w:tabs>
        <w:jc w:val="both"/>
        <w:rPr>
          <w:rFonts w:ascii="Arial" w:hAnsi="Arial" w:cs="Arial"/>
          <w:color w:val="000000" w:themeColor="text1"/>
        </w:rPr>
      </w:pPr>
    </w:p>
    <w:p w:rsidR="000752A8" w:rsidRPr="00690337" w:rsidRDefault="000752A8" w:rsidP="000752A8">
      <w:pPr>
        <w:tabs>
          <w:tab w:val="left" w:pos="851"/>
        </w:tabs>
        <w:ind w:left="851" w:hanging="851"/>
        <w:jc w:val="both"/>
        <w:outlineLvl w:val="0"/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b/>
          <w:color w:val="000000" w:themeColor="text1"/>
        </w:rPr>
        <w:t>OPĆENITO</w:t>
      </w:r>
    </w:p>
    <w:p w:rsidR="00016AC3" w:rsidRPr="00690337" w:rsidRDefault="00016AC3" w:rsidP="00651775">
      <w:pPr>
        <w:tabs>
          <w:tab w:val="left" w:pos="567"/>
        </w:tabs>
        <w:jc w:val="both"/>
        <w:rPr>
          <w:rFonts w:ascii="Arial" w:hAnsi="Arial" w:cs="Arial"/>
          <w:color w:val="000000" w:themeColor="text1"/>
          <w:kern w:val="28"/>
          <w:szCs w:val="20"/>
        </w:rPr>
      </w:pPr>
    </w:p>
    <w:p w:rsidR="001A52B1" w:rsidRPr="00690337" w:rsidRDefault="000752A8" w:rsidP="000752A8">
      <w:pPr>
        <w:tabs>
          <w:tab w:val="left" w:pos="567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Ovim projektom obuhvaćeno je rješenje termotehničkih instalacija </w:t>
      </w:r>
      <w:r w:rsidR="003F5B65" w:rsidRPr="00690337">
        <w:rPr>
          <w:rFonts w:ascii="Arial" w:hAnsi="Arial" w:cs="Arial"/>
          <w:color w:val="000000" w:themeColor="text1"/>
        </w:rPr>
        <w:t>predmet</w:t>
      </w:r>
      <w:r w:rsidR="003B519B" w:rsidRPr="00690337">
        <w:rPr>
          <w:rFonts w:ascii="Arial" w:hAnsi="Arial" w:cs="Arial"/>
          <w:color w:val="000000" w:themeColor="text1"/>
        </w:rPr>
        <w:t>ne građevine</w:t>
      </w:r>
      <w:r w:rsidR="00651775" w:rsidRPr="00690337">
        <w:rPr>
          <w:rFonts w:ascii="Arial" w:hAnsi="Arial" w:cs="Arial"/>
          <w:color w:val="000000" w:themeColor="text1"/>
        </w:rPr>
        <w:t>.</w:t>
      </w:r>
    </w:p>
    <w:p w:rsidR="000752A8" w:rsidRPr="00690337" w:rsidRDefault="000752A8" w:rsidP="000752A8">
      <w:pPr>
        <w:tabs>
          <w:tab w:val="left" w:pos="567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Namjena građevine je </w:t>
      </w:r>
      <w:r w:rsidR="001A52B1" w:rsidRPr="00690337">
        <w:rPr>
          <w:rFonts w:ascii="Arial" w:hAnsi="Arial" w:cs="Arial"/>
          <w:color w:val="000000" w:themeColor="text1"/>
        </w:rPr>
        <w:t xml:space="preserve">opisana u arhitektonskom </w:t>
      </w:r>
      <w:r w:rsidR="00B92F3F" w:rsidRPr="00690337">
        <w:rPr>
          <w:rFonts w:ascii="Arial" w:hAnsi="Arial" w:cs="Arial"/>
          <w:color w:val="000000" w:themeColor="text1"/>
        </w:rPr>
        <w:t xml:space="preserve">glavnom </w:t>
      </w:r>
      <w:r w:rsidR="001A52B1" w:rsidRPr="00690337">
        <w:rPr>
          <w:rFonts w:ascii="Arial" w:hAnsi="Arial" w:cs="Arial"/>
          <w:color w:val="000000" w:themeColor="text1"/>
        </w:rPr>
        <w:t>projektu</w:t>
      </w:r>
      <w:r w:rsidRPr="00690337">
        <w:rPr>
          <w:rFonts w:ascii="Arial" w:hAnsi="Arial" w:cs="Arial"/>
          <w:color w:val="000000" w:themeColor="text1"/>
        </w:rPr>
        <w:t>.</w:t>
      </w:r>
    </w:p>
    <w:p w:rsidR="000752A8" w:rsidRPr="00690337" w:rsidRDefault="000752A8" w:rsidP="000752A8">
      <w:pPr>
        <w:tabs>
          <w:tab w:val="left" w:pos="567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Kao osnova za projektiranje odnosno usvajanje projektnih parametara (temperatura, relativna vlaga, brzina vjetra itd.) poslužili su sljedeći podaci:</w:t>
      </w:r>
    </w:p>
    <w:p w:rsidR="000752A8" w:rsidRPr="00690337" w:rsidRDefault="000752A8" w:rsidP="000752A8">
      <w:pPr>
        <w:tabs>
          <w:tab w:val="left" w:pos="1134"/>
        </w:tabs>
        <w:jc w:val="both"/>
        <w:rPr>
          <w:rFonts w:ascii="Arial" w:hAnsi="Arial" w:cs="Arial"/>
          <w:color w:val="000000" w:themeColor="text1"/>
        </w:rPr>
      </w:pPr>
    </w:p>
    <w:p w:rsidR="000752A8" w:rsidRPr="00690337" w:rsidRDefault="000752A8" w:rsidP="000752A8">
      <w:pPr>
        <w:tabs>
          <w:tab w:val="left" w:pos="851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>a) zimski projektni parametri</w:t>
      </w:r>
    </w:p>
    <w:p w:rsidR="000752A8" w:rsidRPr="00690337" w:rsidRDefault="00AB2109" w:rsidP="000752A8">
      <w:pPr>
        <w:tabs>
          <w:tab w:val="left" w:pos="284"/>
          <w:tab w:val="left" w:pos="1134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>- vanjska temperatura:</w:t>
      </w:r>
      <w:r w:rsidRPr="00690337">
        <w:rPr>
          <w:rFonts w:ascii="Arial" w:hAnsi="Arial" w:cs="Arial"/>
          <w:color w:val="000000" w:themeColor="text1"/>
        </w:rPr>
        <w:tab/>
      </w:r>
      <w:r w:rsidR="000752A8" w:rsidRPr="00690337">
        <w:rPr>
          <w:rFonts w:ascii="Arial" w:hAnsi="Arial" w:cs="Arial"/>
          <w:color w:val="000000" w:themeColor="text1"/>
        </w:rPr>
        <w:t>-</w:t>
      </w:r>
      <w:r w:rsidRPr="00690337">
        <w:rPr>
          <w:rFonts w:ascii="Arial" w:hAnsi="Arial" w:cs="Arial"/>
          <w:color w:val="000000" w:themeColor="text1"/>
        </w:rPr>
        <w:t>2</w:t>
      </w:r>
      <w:r w:rsidR="000752A8" w:rsidRPr="00690337">
        <w:rPr>
          <w:rFonts w:ascii="Arial" w:hAnsi="Arial" w:cs="Arial"/>
          <w:color w:val="000000" w:themeColor="text1"/>
        </w:rPr>
        <w:t xml:space="preserve"> </w:t>
      </w:r>
      <w:r w:rsidR="000752A8" w:rsidRPr="00690337">
        <w:rPr>
          <w:rFonts w:ascii="Arial" w:hAnsi="Arial" w:cs="Arial"/>
          <w:color w:val="000000" w:themeColor="text1"/>
        </w:rPr>
        <w:sym w:font="Symbol" w:char="F0B0"/>
      </w:r>
      <w:r w:rsidR="000752A8" w:rsidRPr="00690337">
        <w:rPr>
          <w:rFonts w:ascii="Arial" w:hAnsi="Arial" w:cs="Arial"/>
          <w:color w:val="000000" w:themeColor="text1"/>
        </w:rPr>
        <w:t>C</w:t>
      </w:r>
    </w:p>
    <w:p w:rsidR="000752A8" w:rsidRPr="00690337" w:rsidRDefault="000752A8" w:rsidP="000752A8">
      <w:pPr>
        <w:tabs>
          <w:tab w:val="left" w:pos="1134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>- relativna vlaga:</w:t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 xml:space="preserve"> 80 %</w:t>
      </w:r>
    </w:p>
    <w:p w:rsidR="000752A8" w:rsidRPr="00690337" w:rsidRDefault="000752A8" w:rsidP="000752A8">
      <w:pPr>
        <w:tabs>
          <w:tab w:val="left" w:pos="1134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>- unutarnja temperatura:</w:t>
      </w:r>
      <w:r w:rsidRPr="00690337">
        <w:rPr>
          <w:rFonts w:ascii="Arial" w:hAnsi="Arial" w:cs="Arial"/>
          <w:color w:val="000000" w:themeColor="text1"/>
        </w:rPr>
        <w:tab/>
        <w:t xml:space="preserve"> 2</w:t>
      </w:r>
      <w:r w:rsidR="00AF0F44" w:rsidRPr="00690337">
        <w:rPr>
          <w:rFonts w:ascii="Arial" w:hAnsi="Arial" w:cs="Arial"/>
          <w:color w:val="000000" w:themeColor="text1"/>
        </w:rPr>
        <w:t>0</w:t>
      </w:r>
      <w:r w:rsidRPr="0069033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</w:rPr>
        <w:sym w:font="Symbol" w:char="F0B0"/>
      </w:r>
      <w:r w:rsidRPr="00690337">
        <w:rPr>
          <w:rFonts w:ascii="Arial" w:hAnsi="Arial" w:cs="Arial"/>
          <w:color w:val="000000" w:themeColor="text1"/>
        </w:rPr>
        <w:t>C</w:t>
      </w:r>
    </w:p>
    <w:p w:rsidR="000752A8" w:rsidRPr="00690337" w:rsidRDefault="000752A8" w:rsidP="000752A8">
      <w:pPr>
        <w:tabs>
          <w:tab w:val="left" w:pos="851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>b) ljetni projektni parametri</w:t>
      </w:r>
    </w:p>
    <w:p w:rsidR="000752A8" w:rsidRPr="00690337" w:rsidRDefault="000752A8" w:rsidP="000752A8">
      <w:pPr>
        <w:pStyle w:val="Footer"/>
        <w:tabs>
          <w:tab w:val="clear" w:pos="4320"/>
          <w:tab w:val="clear" w:pos="8640"/>
          <w:tab w:val="left" w:pos="284"/>
          <w:tab w:val="left" w:pos="1134"/>
        </w:tabs>
        <w:rPr>
          <w:rFonts w:cs="Arial"/>
          <w:color w:val="000000" w:themeColor="text1"/>
          <w:kern w:val="0"/>
          <w:szCs w:val="24"/>
          <w:lang w:val="en-GB"/>
        </w:rPr>
      </w:pPr>
      <w:r w:rsidRPr="00690337">
        <w:rPr>
          <w:rFonts w:cs="Arial"/>
          <w:color w:val="000000" w:themeColor="text1"/>
          <w:kern w:val="0"/>
          <w:szCs w:val="24"/>
          <w:lang w:val="en-GB"/>
        </w:rPr>
        <w:tab/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ab/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ab/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ab/>
        <w:t xml:space="preserve">- </w:t>
      </w:r>
      <w:proofErr w:type="gramStart"/>
      <w:r w:rsidRPr="00690337">
        <w:rPr>
          <w:rFonts w:cs="Arial"/>
          <w:color w:val="000000" w:themeColor="text1"/>
          <w:kern w:val="0"/>
          <w:szCs w:val="24"/>
          <w:lang w:val="en-GB"/>
        </w:rPr>
        <w:t>vanjska</w:t>
      </w:r>
      <w:proofErr w:type="gramEnd"/>
      <w:r w:rsidRPr="00690337">
        <w:rPr>
          <w:rFonts w:cs="Arial"/>
          <w:color w:val="000000" w:themeColor="text1"/>
          <w:kern w:val="0"/>
          <w:szCs w:val="24"/>
          <w:lang w:val="en-GB"/>
        </w:rPr>
        <w:t xml:space="preserve"> temperatura:</w:t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ab/>
      </w:r>
      <w:r w:rsidR="00AB2109" w:rsidRPr="00690337">
        <w:rPr>
          <w:rFonts w:cs="Arial"/>
          <w:color w:val="000000" w:themeColor="text1"/>
          <w:kern w:val="0"/>
          <w:szCs w:val="24"/>
          <w:lang w:val="en-GB"/>
        </w:rPr>
        <w:t>+</w:t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 xml:space="preserve"> 34 </w:t>
      </w:r>
      <w:r w:rsidRPr="00690337">
        <w:rPr>
          <w:rFonts w:cs="Arial"/>
          <w:color w:val="000000" w:themeColor="text1"/>
          <w:kern w:val="0"/>
          <w:szCs w:val="24"/>
          <w:lang w:val="en-GB"/>
        </w:rPr>
        <w:sym w:font="Symbol" w:char="F0B0"/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>C</w:t>
      </w:r>
    </w:p>
    <w:p w:rsidR="000752A8" w:rsidRPr="00690337" w:rsidRDefault="000752A8" w:rsidP="000752A8">
      <w:pPr>
        <w:tabs>
          <w:tab w:val="left" w:pos="1134"/>
        </w:tabs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>- relativna vlaga:</w:t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 xml:space="preserve"> 52 %</w:t>
      </w:r>
    </w:p>
    <w:p w:rsidR="000752A8" w:rsidRPr="00690337" w:rsidRDefault="000752A8" w:rsidP="000752A8">
      <w:pPr>
        <w:pStyle w:val="Footer"/>
        <w:tabs>
          <w:tab w:val="clear" w:pos="4320"/>
          <w:tab w:val="clear" w:pos="8640"/>
          <w:tab w:val="left" w:pos="1134"/>
        </w:tabs>
        <w:rPr>
          <w:rFonts w:cs="Arial"/>
          <w:color w:val="000000" w:themeColor="text1"/>
          <w:kern w:val="0"/>
          <w:szCs w:val="24"/>
          <w:lang w:val="en-GB"/>
        </w:rPr>
      </w:pPr>
      <w:r w:rsidRPr="00690337">
        <w:rPr>
          <w:rFonts w:cs="Arial"/>
          <w:color w:val="000000" w:themeColor="text1"/>
          <w:kern w:val="0"/>
          <w:szCs w:val="24"/>
          <w:lang w:val="en-GB"/>
        </w:rPr>
        <w:tab/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ab/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ab/>
        <w:t xml:space="preserve">- </w:t>
      </w:r>
      <w:proofErr w:type="gramStart"/>
      <w:r w:rsidRPr="00690337">
        <w:rPr>
          <w:rFonts w:cs="Arial"/>
          <w:color w:val="000000" w:themeColor="text1"/>
          <w:kern w:val="0"/>
          <w:szCs w:val="24"/>
          <w:lang w:val="en-GB"/>
        </w:rPr>
        <w:t>unutarnja</w:t>
      </w:r>
      <w:proofErr w:type="gramEnd"/>
      <w:r w:rsidRPr="00690337">
        <w:rPr>
          <w:rFonts w:cs="Arial"/>
          <w:color w:val="000000" w:themeColor="text1"/>
          <w:kern w:val="0"/>
          <w:szCs w:val="24"/>
          <w:lang w:val="en-GB"/>
        </w:rPr>
        <w:t xml:space="preserve"> temperatura:</w:t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ab/>
        <w:t xml:space="preserve"> 2</w:t>
      </w:r>
      <w:r w:rsidR="00AF0F44" w:rsidRPr="00690337">
        <w:rPr>
          <w:rFonts w:cs="Arial"/>
          <w:color w:val="000000" w:themeColor="text1"/>
          <w:kern w:val="0"/>
          <w:szCs w:val="24"/>
          <w:lang w:val="en-GB"/>
        </w:rPr>
        <w:t>4</w:t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 xml:space="preserve"> </w:t>
      </w:r>
      <w:r w:rsidRPr="00690337">
        <w:rPr>
          <w:rFonts w:cs="Arial"/>
          <w:color w:val="000000" w:themeColor="text1"/>
          <w:kern w:val="0"/>
          <w:szCs w:val="24"/>
          <w:lang w:val="en-GB"/>
        </w:rPr>
        <w:sym w:font="Symbol" w:char="F0B0"/>
      </w:r>
      <w:r w:rsidRPr="00690337">
        <w:rPr>
          <w:rFonts w:cs="Arial"/>
          <w:color w:val="000000" w:themeColor="text1"/>
          <w:kern w:val="0"/>
          <w:szCs w:val="24"/>
          <w:lang w:val="en-GB"/>
        </w:rPr>
        <w:t>C</w:t>
      </w:r>
    </w:p>
    <w:p w:rsidR="000752A8" w:rsidRPr="00690337" w:rsidRDefault="000752A8" w:rsidP="000752A8">
      <w:pPr>
        <w:tabs>
          <w:tab w:val="left" w:pos="567"/>
        </w:tabs>
        <w:jc w:val="both"/>
        <w:rPr>
          <w:rFonts w:ascii="Arial" w:hAnsi="Arial" w:cs="Arial"/>
          <w:color w:val="000000" w:themeColor="text1"/>
        </w:rPr>
      </w:pPr>
    </w:p>
    <w:p w:rsidR="00B92F3F" w:rsidRPr="00690337" w:rsidRDefault="00B92F3F" w:rsidP="00B92F3F">
      <w:pPr>
        <w:tabs>
          <w:tab w:val="left" w:pos="5387"/>
        </w:tabs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Toplinske karakteristike građevine odnosno izračunati koeficijenti prolaza topline koji su korišteni kod izrade proračuna toplinskih dobitaka i gubitaka građevine dobiveni su prema </w:t>
      </w:r>
      <w:r w:rsidR="007B7016">
        <w:rPr>
          <w:rFonts w:ascii="Arial" w:hAnsi="Arial" w:cs="Arial"/>
          <w:color w:val="000000" w:themeColor="text1"/>
        </w:rPr>
        <w:t>arhitektonskom projektu</w:t>
      </w:r>
      <w:r w:rsidRPr="00690337">
        <w:rPr>
          <w:rFonts w:ascii="Arial" w:hAnsi="Arial" w:cs="Arial"/>
          <w:color w:val="000000" w:themeColor="text1"/>
        </w:rPr>
        <w:t>.</w:t>
      </w:r>
    </w:p>
    <w:p w:rsidR="00966012" w:rsidRPr="00690337" w:rsidRDefault="00966012" w:rsidP="00B92F3F">
      <w:pPr>
        <w:tabs>
          <w:tab w:val="left" w:pos="5387"/>
        </w:tabs>
        <w:rPr>
          <w:rFonts w:ascii="Arial" w:hAnsi="Arial" w:cs="Arial"/>
          <w:color w:val="000000" w:themeColor="text1"/>
        </w:rPr>
      </w:pPr>
    </w:p>
    <w:p w:rsidR="00966012" w:rsidRPr="00690337" w:rsidRDefault="00966012" w:rsidP="00966012">
      <w:pPr>
        <w:spacing w:after="120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U skladu sa projektnim zadatkom unutar objekta su predviđene sljedeće instalacije:</w:t>
      </w:r>
    </w:p>
    <w:p w:rsidR="00966012" w:rsidRPr="00690337" w:rsidRDefault="00D32A47" w:rsidP="00966012">
      <w:pPr>
        <w:numPr>
          <w:ilvl w:val="0"/>
          <w:numId w:val="19"/>
        </w:numPr>
        <w:spacing w:after="120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Multi split </w:t>
      </w:r>
      <w:r w:rsidR="006A438A" w:rsidRPr="00690337">
        <w:rPr>
          <w:rFonts w:ascii="Arial" w:hAnsi="Arial" w:cs="Arial"/>
          <w:color w:val="000000" w:themeColor="text1"/>
        </w:rPr>
        <w:t>sustav</w:t>
      </w:r>
    </w:p>
    <w:p w:rsidR="003B519B" w:rsidRPr="00690337" w:rsidRDefault="00D32A47" w:rsidP="00966012">
      <w:pPr>
        <w:numPr>
          <w:ilvl w:val="0"/>
          <w:numId w:val="19"/>
        </w:numPr>
        <w:spacing w:after="120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Električno p</w:t>
      </w:r>
      <w:r w:rsidR="003B519B" w:rsidRPr="00690337">
        <w:rPr>
          <w:rFonts w:ascii="Arial" w:hAnsi="Arial" w:cs="Arial"/>
          <w:color w:val="000000" w:themeColor="text1"/>
        </w:rPr>
        <w:t>odno grijanje</w:t>
      </w:r>
    </w:p>
    <w:p w:rsidR="006A438A" w:rsidRPr="00690337" w:rsidRDefault="00D32A47" w:rsidP="00966012">
      <w:pPr>
        <w:numPr>
          <w:ilvl w:val="0"/>
          <w:numId w:val="19"/>
        </w:numPr>
        <w:spacing w:after="120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V</w:t>
      </w:r>
      <w:r w:rsidR="006A438A" w:rsidRPr="00690337">
        <w:rPr>
          <w:rFonts w:ascii="Arial" w:hAnsi="Arial" w:cs="Arial"/>
          <w:color w:val="000000" w:themeColor="text1"/>
        </w:rPr>
        <w:t>entilacija</w:t>
      </w:r>
    </w:p>
    <w:p w:rsidR="002547D7" w:rsidRPr="00690337" w:rsidRDefault="002547D7" w:rsidP="002547D7">
      <w:pPr>
        <w:tabs>
          <w:tab w:val="left" w:pos="5387"/>
        </w:tabs>
        <w:ind w:left="360"/>
        <w:rPr>
          <w:rFonts w:ascii="Arial" w:hAnsi="Arial" w:cs="Arial"/>
          <w:color w:val="000000" w:themeColor="text1"/>
        </w:rPr>
      </w:pPr>
    </w:p>
    <w:p w:rsidR="002547D7" w:rsidRPr="00690337" w:rsidRDefault="002547D7" w:rsidP="002547D7">
      <w:pPr>
        <w:spacing w:after="120"/>
        <w:jc w:val="both"/>
        <w:rPr>
          <w:rFonts w:ascii="Arial" w:hAnsi="Arial" w:cs="Arial"/>
          <w:color w:val="000000" w:themeColor="text1"/>
        </w:rPr>
      </w:pPr>
    </w:p>
    <w:p w:rsidR="006A438A" w:rsidRPr="00690337" w:rsidRDefault="00D32A47" w:rsidP="006A438A">
      <w:pPr>
        <w:spacing w:after="120"/>
        <w:jc w:val="both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>MULTI SPLIT</w:t>
      </w:r>
      <w:r w:rsidR="006A438A" w:rsidRPr="00690337">
        <w:rPr>
          <w:rFonts w:ascii="Arial" w:hAnsi="Arial" w:cs="Arial"/>
          <w:b/>
          <w:color w:val="000000" w:themeColor="text1"/>
        </w:rPr>
        <w:t xml:space="preserve"> SUSTAV</w:t>
      </w:r>
    </w:p>
    <w:p w:rsidR="00D32A47" w:rsidRDefault="003B519B" w:rsidP="006A438A">
      <w:pPr>
        <w:spacing w:after="120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Za</w:t>
      </w:r>
      <w:r w:rsidR="00D32A47">
        <w:rPr>
          <w:rFonts w:ascii="Arial" w:hAnsi="Arial" w:cs="Arial"/>
          <w:color w:val="000000" w:themeColor="text1"/>
        </w:rPr>
        <w:t xml:space="preserve"> grijanje i hlađenje stambenih prostora objekta </w:t>
      </w:r>
      <w:r w:rsidR="006A438A" w:rsidRPr="00690337">
        <w:rPr>
          <w:rFonts w:ascii="Arial" w:hAnsi="Arial" w:cs="Arial"/>
          <w:color w:val="000000" w:themeColor="text1"/>
        </w:rPr>
        <w:t xml:space="preserve">predviđeno je korištenje uređaja sa direktnom ekspanzijom radnog medija u </w:t>
      </w:r>
      <w:r w:rsidR="00D32A47">
        <w:rPr>
          <w:rFonts w:ascii="Arial" w:hAnsi="Arial" w:cs="Arial"/>
          <w:color w:val="000000" w:themeColor="text1"/>
        </w:rPr>
        <w:t>multi split</w:t>
      </w:r>
      <w:r w:rsidR="006A438A" w:rsidRPr="00690337">
        <w:rPr>
          <w:rFonts w:ascii="Arial" w:hAnsi="Arial" w:cs="Arial"/>
          <w:color w:val="000000" w:themeColor="text1"/>
        </w:rPr>
        <w:t xml:space="preserve"> izvedbi. Unutarnje jedinice </w:t>
      </w:r>
      <w:r w:rsidR="0067588B" w:rsidRPr="00690337">
        <w:rPr>
          <w:rFonts w:ascii="Arial" w:hAnsi="Arial" w:cs="Arial"/>
          <w:color w:val="000000" w:themeColor="text1"/>
        </w:rPr>
        <w:t>su  parapetnog</w:t>
      </w:r>
      <w:r w:rsidR="007B7016">
        <w:rPr>
          <w:rFonts w:ascii="Arial" w:hAnsi="Arial" w:cs="Arial"/>
          <w:color w:val="000000" w:themeColor="text1"/>
        </w:rPr>
        <w:t xml:space="preserve"> i zidnog</w:t>
      </w:r>
      <w:r w:rsidR="002B7399" w:rsidRPr="00690337">
        <w:rPr>
          <w:rFonts w:ascii="Arial" w:hAnsi="Arial" w:cs="Arial"/>
          <w:color w:val="000000" w:themeColor="text1"/>
        </w:rPr>
        <w:t xml:space="preserve"> tipa. Smještaj vanjs</w:t>
      </w:r>
      <w:r w:rsidR="00D32A47">
        <w:rPr>
          <w:rFonts w:ascii="Arial" w:hAnsi="Arial" w:cs="Arial"/>
          <w:color w:val="000000" w:themeColor="text1"/>
        </w:rPr>
        <w:t>k</w:t>
      </w:r>
      <w:r w:rsidR="007B7016">
        <w:rPr>
          <w:rFonts w:ascii="Arial" w:hAnsi="Arial" w:cs="Arial"/>
          <w:color w:val="000000" w:themeColor="text1"/>
        </w:rPr>
        <w:t>ih</w:t>
      </w:r>
      <w:r w:rsidR="006A438A" w:rsidRPr="00690337">
        <w:rPr>
          <w:rFonts w:ascii="Arial" w:hAnsi="Arial" w:cs="Arial"/>
          <w:color w:val="000000" w:themeColor="text1"/>
        </w:rPr>
        <w:t xml:space="preserve"> jedinic</w:t>
      </w:r>
      <w:r w:rsidR="007B7016">
        <w:rPr>
          <w:rFonts w:ascii="Arial" w:hAnsi="Arial" w:cs="Arial"/>
          <w:color w:val="000000" w:themeColor="text1"/>
        </w:rPr>
        <w:t>a</w:t>
      </w:r>
      <w:r w:rsidR="006A438A" w:rsidRPr="00690337">
        <w:rPr>
          <w:rFonts w:ascii="Arial" w:hAnsi="Arial" w:cs="Arial"/>
          <w:color w:val="000000" w:themeColor="text1"/>
        </w:rPr>
        <w:t xml:space="preserve"> planiran </w:t>
      </w:r>
      <w:r w:rsidR="0067588B" w:rsidRPr="00690337">
        <w:rPr>
          <w:rFonts w:ascii="Arial" w:hAnsi="Arial" w:cs="Arial"/>
          <w:color w:val="000000" w:themeColor="text1"/>
        </w:rPr>
        <w:t xml:space="preserve">je </w:t>
      </w:r>
      <w:r w:rsidR="00D32A47">
        <w:rPr>
          <w:rFonts w:ascii="Arial" w:hAnsi="Arial" w:cs="Arial"/>
          <w:color w:val="000000" w:themeColor="text1"/>
        </w:rPr>
        <w:t>uz sjever</w:t>
      </w:r>
      <w:r w:rsidR="007B7016">
        <w:rPr>
          <w:rFonts w:ascii="Arial" w:hAnsi="Arial" w:cs="Arial"/>
          <w:color w:val="000000" w:themeColor="text1"/>
        </w:rPr>
        <w:t>noj</w:t>
      </w:r>
      <w:r w:rsidR="00D32A47">
        <w:rPr>
          <w:rFonts w:ascii="Arial" w:hAnsi="Arial" w:cs="Arial"/>
          <w:color w:val="000000" w:themeColor="text1"/>
        </w:rPr>
        <w:t xml:space="preserve"> fasad</w:t>
      </w:r>
      <w:r w:rsidR="007B7016">
        <w:rPr>
          <w:rFonts w:ascii="Arial" w:hAnsi="Arial" w:cs="Arial"/>
          <w:color w:val="000000" w:themeColor="text1"/>
        </w:rPr>
        <w:t>i</w:t>
      </w:r>
      <w:r w:rsidR="00D32A47">
        <w:rPr>
          <w:rFonts w:ascii="Arial" w:hAnsi="Arial" w:cs="Arial"/>
          <w:color w:val="000000" w:themeColor="text1"/>
        </w:rPr>
        <w:t xml:space="preserve"> objekta u </w:t>
      </w:r>
      <w:r w:rsidR="007B7016">
        <w:rPr>
          <w:rFonts w:ascii="Arial" w:hAnsi="Arial" w:cs="Arial"/>
          <w:color w:val="000000" w:themeColor="text1"/>
        </w:rPr>
        <w:t>raz</w:t>
      </w:r>
      <w:r w:rsidR="00D32A47">
        <w:rPr>
          <w:rFonts w:ascii="Arial" w:hAnsi="Arial" w:cs="Arial"/>
          <w:color w:val="000000" w:themeColor="text1"/>
        </w:rPr>
        <w:t>ini prizemlja</w:t>
      </w:r>
      <w:r w:rsidR="007B7016">
        <w:rPr>
          <w:rFonts w:ascii="Arial" w:hAnsi="Arial" w:cs="Arial"/>
          <w:color w:val="000000" w:themeColor="text1"/>
        </w:rPr>
        <w:t xml:space="preserve"> na visini 2,2m od gotovog poda</w:t>
      </w:r>
      <w:r w:rsidR="00D32A47">
        <w:rPr>
          <w:rFonts w:ascii="Arial" w:hAnsi="Arial" w:cs="Arial"/>
          <w:color w:val="000000" w:themeColor="text1"/>
        </w:rPr>
        <w:t xml:space="preserve">. Upravljanje uređajima omogčiti će se preko </w:t>
      </w:r>
      <w:r w:rsidR="002B7399" w:rsidRPr="00690337">
        <w:rPr>
          <w:rFonts w:ascii="Arial" w:hAnsi="Arial" w:cs="Arial"/>
          <w:color w:val="000000" w:themeColor="text1"/>
        </w:rPr>
        <w:t>daljinskih upravljača</w:t>
      </w:r>
      <w:r w:rsidR="006A438A" w:rsidRPr="00690337">
        <w:rPr>
          <w:rFonts w:ascii="Arial" w:hAnsi="Arial" w:cs="Arial"/>
          <w:color w:val="000000" w:themeColor="text1"/>
        </w:rPr>
        <w:t>. Kondenzat sa unutarnjih jedinica se vodi PVC cijevima kroz zidove</w:t>
      </w:r>
      <w:r w:rsidR="002B7399" w:rsidRPr="00690337">
        <w:rPr>
          <w:rFonts w:ascii="Arial" w:hAnsi="Arial" w:cs="Arial"/>
          <w:color w:val="000000" w:themeColor="text1"/>
        </w:rPr>
        <w:t xml:space="preserve"> i podove</w:t>
      </w:r>
      <w:r w:rsidR="006A438A" w:rsidRPr="00690337">
        <w:rPr>
          <w:rFonts w:ascii="Arial" w:hAnsi="Arial" w:cs="Arial"/>
          <w:color w:val="000000" w:themeColor="text1"/>
        </w:rPr>
        <w:t xml:space="preserve"> te se spaja na fekalnu odvodnju preko vodeno-suhih zatvarača neugodnog zadaha</w:t>
      </w:r>
      <w:r w:rsidR="007B7016">
        <w:rPr>
          <w:rFonts w:ascii="Arial" w:hAnsi="Arial" w:cs="Arial"/>
          <w:color w:val="000000" w:themeColor="text1"/>
        </w:rPr>
        <w:t xml:space="preserve"> i na upojne bunare</w:t>
      </w:r>
      <w:r w:rsidR="006A438A" w:rsidRPr="00690337">
        <w:rPr>
          <w:rFonts w:ascii="Arial" w:hAnsi="Arial" w:cs="Arial"/>
          <w:color w:val="000000" w:themeColor="text1"/>
        </w:rPr>
        <w:t>.</w:t>
      </w:r>
    </w:p>
    <w:p w:rsidR="006A438A" w:rsidRDefault="0067588B" w:rsidP="006A438A">
      <w:pPr>
        <w:spacing w:after="120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 </w:t>
      </w:r>
      <w:r w:rsidR="002B7399" w:rsidRPr="00690337">
        <w:rPr>
          <w:rFonts w:ascii="Arial" w:hAnsi="Arial" w:cs="Arial"/>
          <w:color w:val="000000" w:themeColor="text1"/>
        </w:rPr>
        <w:t xml:space="preserve"> </w:t>
      </w:r>
    </w:p>
    <w:p w:rsidR="007B7016" w:rsidRDefault="007B7016" w:rsidP="006A438A">
      <w:pPr>
        <w:spacing w:after="120"/>
        <w:jc w:val="both"/>
        <w:rPr>
          <w:rFonts w:ascii="Arial" w:hAnsi="Arial" w:cs="Arial"/>
          <w:color w:val="000000" w:themeColor="text1"/>
        </w:rPr>
      </w:pPr>
    </w:p>
    <w:p w:rsidR="007B7016" w:rsidRDefault="007B7016" w:rsidP="006A438A">
      <w:pPr>
        <w:spacing w:after="120"/>
        <w:jc w:val="both"/>
        <w:rPr>
          <w:rFonts w:ascii="Arial" w:hAnsi="Arial" w:cs="Arial"/>
          <w:color w:val="000000" w:themeColor="text1"/>
        </w:rPr>
      </w:pPr>
    </w:p>
    <w:p w:rsidR="007B7016" w:rsidRPr="00690337" w:rsidRDefault="007B7016" w:rsidP="006A438A">
      <w:pPr>
        <w:spacing w:after="120"/>
        <w:jc w:val="both"/>
        <w:rPr>
          <w:rFonts w:ascii="Arial" w:hAnsi="Arial" w:cs="Arial"/>
          <w:color w:val="000000" w:themeColor="text1"/>
        </w:rPr>
      </w:pPr>
    </w:p>
    <w:p w:rsidR="0067588B" w:rsidRPr="00690337" w:rsidRDefault="00D32A47" w:rsidP="0067588B">
      <w:pPr>
        <w:spacing w:after="120"/>
        <w:jc w:val="both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lastRenderedPageBreak/>
        <w:t xml:space="preserve">ELEKTRIČNO </w:t>
      </w:r>
      <w:r w:rsidR="0067588B" w:rsidRPr="00690337">
        <w:rPr>
          <w:rFonts w:ascii="Arial" w:hAnsi="Arial" w:cs="Arial"/>
          <w:b/>
          <w:color w:val="000000" w:themeColor="text1"/>
        </w:rPr>
        <w:t>PODNO GRIJANJE</w:t>
      </w:r>
    </w:p>
    <w:p w:rsidR="001D32A2" w:rsidRDefault="00D32A47" w:rsidP="00F66B23">
      <w:pPr>
        <w:tabs>
          <w:tab w:val="left" w:pos="5387"/>
        </w:tabs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Električno podno grijanje korstiti će se za zagrijavanje prostora </w:t>
      </w:r>
      <w:r w:rsidR="007B7016">
        <w:rPr>
          <w:rFonts w:ascii="Arial" w:hAnsi="Arial" w:cs="Arial"/>
          <w:color w:val="000000" w:themeColor="text1"/>
        </w:rPr>
        <w:t>sanitarija</w:t>
      </w:r>
      <w:r>
        <w:rPr>
          <w:rFonts w:ascii="Arial" w:hAnsi="Arial" w:cs="Arial"/>
          <w:color w:val="000000" w:themeColor="text1"/>
        </w:rPr>
        <w:t>. Navedeno g</w:t>
      </w:r>
      <w:r w:rsidR="007B7016">
        <w:rPr>
          <w:rFonts w:ascii="Arial" w:hAnsi="Arial" w:cs="Arial"/>
          <w:color w:val="000000" w:themeColor="text1"/>
        </w:rPr>
        <w:t>r</w:t>
      </w:r>
      <w:r>
        <w:rPr>
          <w:rFonts w:ascii="Arial" w:hAnsi="Arial" w:cs="Arial"/>
          <w:color w:val="000000" w:themeColor="text1"/>
        </w:rPr>
        <w:t>ijanje postavlja se u sloj ljepila između estriha i kr</w:t>
      </w:r>
      <w:r w:rsidR="00D25027">
        <w:rPr>
          <w:rFonts w:ascii="Arial" w:hAnsi="Arial" w:cs="Arial"/>
          <w:color w:val="000000" w:themeColor="text1"/>
        </w:rPr>
        <w:t xml:space="preserve">emičkih pločica, a sastoji se </w:t>
      </w:r>
      <w:r>
        <w:rPr>
          <w:rFonts w:ascii="Arial" w:hAnsi="Arial" w:cs="Arial"/>
          <w:color w:val="000000" w:themeColor="text1"/>
        </w:rPr>
        <w:t xml:space="preserve">od elektrootpornog grijačeg kabela i termostata za upravljanje grijanjem. </w:t>
      </w:r>
      <w:r w:rsidR="00D25027">
        <w:rPr>
          <w:rFonts w:ascii="Arial" w:hAnsi="Arial" w:cs="Arial"/>
          <w:color w:val="000000" w:themeColor="text1"/>
        </w:rPr>
        <w:t>Snaga električnog podnog grijanja je 100W/m2.</w:t>
      </w:r>
    </w:p>
    <w:p w:rsidR="00D32A47" w:rsidRPr="00690337" w:rsidRDefault="00D32A47" w:rsidP="00F66B23">
      <w:pPr>
        <w:tabs>
          <w:tab w:val="left" w:pos="5387"/>
        </w:tabs>
        <w:rPr>
          <w:rFonts w:ascii="Arial" w:hAnsi="Arial" w:cs="Arial"/>
          <w:b/>
          <w:color w:val="000000" w:themeColor="text1"/>
        </w:rPr>
      </w:pPr>
    </w:p>
    <w:p w:rsidR="00F66B23" w:rsidRPr="00690337" w:rsidRDefault="00F66B23" w:rsidP="00F66B23">
      <w:pPr>
        <w:tabs>
          <w:tab w:val="left" w:pos="5387"/>
        </w:tabs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b/>
          <w:color w:val="000000" w:themeColor="text1"/>
        </w:rPr>
        <w:t>VENTILACIJA</w:t>
      </w:r>
    </w:p>
    <w:p w:rsidR="00F66B23" w:rsidRPr="00690337" w:rsidRDefault="00F66B23" w:rsidP="00F66B23">
      <w:pPr>
        <w:tabs>
          <w:tab w:val="left" w:pos="5387"/>
        </w:tabs>
        <w:rPr>
          <w:rFonts w:ascii="Arial" w:hAnsi="Arial" w:cs="Arial"/>
          <w:b/>
          <w:color w:val="000000" w:themeColor="text1"/>
        </w:rPr>
      </w:pPr>
    </w:p>
    <w:p w:rsidR="007B7016" w:rsidRPr="009300E7" w:rsidRDefault="007B7016" w:rsidP="007B7016">
      <w:pPr>
        <w:pStyle w:val="BodyText3"/>
        <w:rPr>
          <w:rFonts w:ascii="Tahoma" w:hAnsi="Tahoma" w:cs="Tahoma"/>
          <w:color w:val="000000" w:themeColor="text1"/>
          <w:sz w:val="24"/>
          <w:szCs w:val="24"/>
        </w:rPr>
      </w:pPr>
      <w:r w:rsidRPr="009300E7">
        <w:rPr>
          <w:rFonts w:ascii="Tahoma" w:hAnsi="Tahoma" w:cs="Tahoma"/>
          <w:color w:val="000000" w:themeColor="text1"/>
          <w:sz w:val="24"/>
          <w:szCs w:val="24"/>
        </w:rPr>
        <w:t>Ventilacija prostora je riješena prirodnom ventilacijom, povremenim otvaranjem prozora, dok je za sanitarne čvorove bez vanjskih otvora predviđena mehanička odsisna ventilacija preko vertikalnih i horizontalnih kanala i električnih odsisnih ventilatora. Nastrujavanje sviježeg uzduha u sanitarne čvorove je predviđeno preko prestrujnih rešetaka ugrađenih pri dnu vrata ventiliranih prostorija.</w:t>
      </w:r>
      <w:r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</w:p>
    <w:p w:rsidR="00966012" w:rsidRPr="00690337" w:rsidRDefault="00966012" w:rsidP="00793C75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sz w:val="28"/>
          <w:szCs w:val="28"/>
          <w:lang w:eastAsia="hr-HR"/>
        </w:rPr>
      </w:pPr>
    </w:p>
    <w:p w:rsidR="00793C75" w:rsidRPr="00690337" w:rsidRDefault="00793C75" w:rsidP="00793C75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="001A24D0" w:rsidRPr="00690337">
        <w:rPr>
          <w:rFonts w:ascii="Arial" w:hAnsi="Arial" w:cs="Arial"/>
          <w:color w:val="000000" w:themeColor="text1"/>
        </w:rPr>
        <w:t>P</w:t>
      </w:r>
      <w:r w:rsidRPr="00690337">
        <w:rPr>
          <w:rFonts w:ascii="Arial" w:hAnsi="Arial" w:cs="Arial"/>
          <w:color w:val="000000" w:themeColor="text1"/>
        </w:rPr>
        <w:t>rojektant:</w:t>
      </w:r>
    </w:p>
    <w:p w:rsidR="00793C75" w:rsidRPr="00690337" w:rsidRDefault="00793C75" w:rsidP="00793C75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</w:p>
    <w:p w:rsidR="00793C75" w:rsidRPr="00690337" w:rsidRDefault="00793C75" w:rsidP="00793C75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="00556264" w:rsidRPr="00690337">
        <w:rPr>
          <w:rFonts w:ascii="Arial" w:hAnsi="Arial" w:cs="Arial"/>
          <w:color w:val="000000" w:themeColor="text1"/>
          <w:lang w:val="fr-FR"/>
        </w:rPr>
        <w:t>D</w:t>
      </w:r>
      <w:r w:rsidR="00927567" w:rsidRPr="00690337">
        <w:rPr>
          <w:rFonts w:ascii="Arial" w:hAnsi="Arial" w:cs="Arial"/>
          <w:color w:val="000000" w:themeColor="text1"/>
          <w:lang w:val="fr-FR"/>
        </w:rPr>
        <w:t>ubravko Moravec</w:t>
      </w:r>
      <w:r w:rsidR="00556264" w:rsidRPr="00690337">
        <w:rPr>
          <w:rFonts w:ascii="Arial" w:hAnsi="Arial" w:cs="Arial"/>
          <w:color w:val="000000" w:themeColor="text1"/>
          <w:lang w:val="fr-FR"/>
        </w:rPr>
        <w:t xml:space="preserve"> </w:t>
      </w:r>
      <w:r w:rsidRPr="00690337">
        <w:rPr>
          <w:rFonts w:ascii="Arial" w:hAnsi="Arial" w:cs="Arial"/>
          <w:color w:val="000000" w:themeColor="text1"/>
          <w:lang w:val="fr-FR"/>
        </w:rPr>
        <w:t>dipl.ing.stroj.</w:t>
      </w:r>
    </w:p>
    <w:p w:rsidR="004D4AA5" w:rsidRPr="00690337" w:rsidRDefault="004D4AA5" w:rsidP="004D4AA5">
      <w:pPr>
        <w:rPr>
          <w:rFonts w:ascii="Arial" w:hAnsi="Arial" w:cs="Arial"/>
          <w:color w:val="000000" w:themeColor="text1"/>
        </w:rPr>
      </w:pPr>
    </w:p>
    <w:p w:rsidR="00B04938" w:rsidRPr="00690337" w:rsidRDefault="00E87896" w:rsidP="00B04938">
      <w:pPr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  <w:lang w:val="fr-FR"/>
        </w:rPr>
        <w:t xml:space="preserve">Dubrovnik, </w:t>
      </w:r>
      <w:sdt>
        <w:sdtPr>
          <w:rPr>
            <w:rStyle w:val="Heading3Char"/>
            <w:b w:val="0"/>
            <w:color w:val="000000" w:themeColor="text1"/>
            <w:sz w:val="24"/>
            <w:lang w:val="fr-FR"/>
          </w:rPr>
          <w:alias w:val="DATUM"/>
          <w:tag w:val="DATUM"/>
          <w:id w:val="5953639"/>
          <w:placeholder>
            <w:docPart w:val="7A8B4B9853A345D0899B6281EDF47E0F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>
          <w:rPr>
            <w:rStyle w:val="Heading3Char"/>
          </w:rPr>
        </w:sdtEndPr>
        <w:sdtContent>
          <w:r w:rsidR="003E583B">
            <w:rPr>
              <w:rStyle w:val="Heading3Char"/>
              <w:b w:val="0"/>
              <w:color w:val="000000" w:themeColor="text1"/>
              <w:sz w:val="24"/>
              <w:lang w:val="en-US"/>
            </w:rPr>
            <w:t>svibanj 2018.</w:t>
          </w:r>
        </w:sdtContent>
      </w:sdt>
    </w:p>
    <w:p w:rsidR="00775E72" w:rsidRPr="00690337" w:rsidRDefault="00775E72" w:rsidP="00775E72">
      <w:pPr>
        <w:rPr>
          <w:rFonts w:ascii="Arial" w:hAnsi="Arial" w:cs="Arial"/>
          <w:color w:val="000000" w:themeColor="text1"/>
        </w:rPr>
      </w:pPr>
    </w:p>
    <w:p w:rsidR="00777E9E" w:rsidRDefault="00777E9E" w:rsidP="00775E72">
      <w:pPr>
        <w:rPr>
          <w:rFonts w:ascii="Arial" w:hAnsi="Arial" w:cs="Arial"/>
          <w:color w:val="000000" w:themeColor="text1"/>
        </w:rPr>
      </w:pPr>
    </w:p>
    <w:p w:rsidR="00690337" w:rsidRDefault="00690337" w:rsidP="00775E72">
      <w:pPr>
        <w:rPr>
          <w:rFonts w:ascii="Arial" w:hAnsi="Arial" w:cs="Arial"/>
          <w:color w:val="000000" w:themeColor="text1"/>
        </w:rPr>
      </w:pPr>
    </w:p>
    <w:p w:rsidR="00690337" w:rsidRDefault="00690337" w:rsidP="00775E72">
      <w:pPr>
        <w:rPr>
          <w:rFonts w:ascii="Arial" w:hAnsi="Arial" w:cs="Arial"/>
          <w:color w:val="000000" w:themeColor="text1"/>
        </w:rPr>
      </w:pPr>
    </w:p>
    <w:p w:rsidR="00690337" w:rsidRDefault="00690337" w:rsidP="00775E72">
      <w:pPr>
        <w:rPr>
          <w:rFonts w:ascii="Arial" w:hAnsi="Arial" w:cs="Arial"/>
          <w:color w:val="000000" w:themeColor="text1"/>
        </w:rPr>
      </w:pPr>
    </w:p>
    <w:p w:rsidR="00690337" w:rsidRPr="00690337" w:rsidRDefault="00690337" w:rsidP="00775E72">
      <w:pPr>
        <w:rPr>
          <w:rFonts w:ascii="Arial" w:hAnsi="Arial" w:cs="Arial"/>
          <w:color w:val="000000" w:themeColor="text1"/>
        </w:rPr>
      </w:pPr>
    </w:p>
    <w:p w:rsidR="00777E9E" w:rsidRDefault="00777E9E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Default="0067318F" w:rsidP="00775E72">
      <w:pPr>
        <w:rPr>
          <w:rFonts w:ascii="Arial" w:hAnsi="Arial" w:cs="Arial"/>
          <w:color w:val="000000" w:themeColor="text1"/>
        </w:rPr>
      </w:pPr>
    </w:p>
    <w:p w:rsidR="0067318F" w:rsidRPr="00690337" w:rsidRDefault="0067318F" w:rsidP="00775E72">
      <w:pPr>
        <w:rPr>
          <w:rFonts w:ascii="Arial" w:hAnsi="Arial" w:cs="Arial"/>
          <w:color w:val="000000" w:themeColor="text1"/>
        </w:rPr>
      </w:pPr>
    </w:p>
    <w:p w:rsidR="00D94C4E" w:rsidRDefault="00D94C4E" w:rsidP="00775E72">
      <w:pPr>
        <w:rPr>
          <w:rFonts w:ascii="Arial" w:hAnsi="Arial" w:cs="Arial"/>
          <w:color w:val="000000" w:themeColor="text1"/>
        </w:rPr>
      </w:pPr>
    </w:p>
    <w:p w:rsidR="00E13252" w:rsidRDefault="00E13252" w:rsidP="00775E72">
      <w:pPr>
        <w:rPr>
          <w:rFonts w:ascii="Arial" w:hAnsi="Arial" w:cs="Arial"/>
          <w:color w:val="000000" w:themeColor="text1"/>
        </w:rPr>
      </w:pPr>
    </w:p>
    <w:p w:rsidR="00E13252" w:rsidRDefault="00E13252" w:rsidP="00775E72">
      <w:pPr>
        <w:rPr>
          <w:rFonts w:ascii="Arial" w:hAnsi="Arial" w:cs="Arial"/>
          <w:color w:val="000000" w:themeColor="text1"/>
        </w:rPr>
      </w:pPr>
    </w:p>
    <w:p w:rsidR="00E13252" w:rsidRDefault="00E13252" w:rsidP="00775E72">
      <w:pPr>
        <w:rPr>
          <w:rFonts w:ascii="Arial" w:hAnsi="Arial" w:cs="Arial"/>
          <w:color w:val="000000" w:themeColor="text1"/>
        </w:rPr>
      </w:pPr>
    </w:p>
    <w:p w:rsidR="00E13252" w:rsidRDefault="00E13252" w:rsidP="00775E72">
      <w:pPr>
        <w:rPr>
          <w:rFonts w:ascii="Arial" w:hAnsi="Arial" w:cs="Arial"/>
          <w:color w:val="000000" w:themeColor="text1"/>
        </w:rPr>
      </w:pPr>
    </w:p>
    <w:p w:rsidR="00E13252" w:rsidRDefault="00E13252" w:rsidP="00775E72">
      <w:pPr>
        <w:rPr>
          <w:rFonts w:ascii="Arial" w:hAnsi="Arial" w:cs="Arial"/>
          <w:color w:val="000000" w:themeColor="text1"/>
        </w:rPr>
      </w:pPr>
    </w:p>
    <w:p w:rsidR="00E13252" w:rsidRDefault="00E13252" w:rsidP="00775E72">
      <w:pPr>
        <w:rPr>
          <w:rFonts w:ascii="Arial" w:hAnsi="Arial" w:cs="Arial"/>
          <w:color w:val="000000" w:themeColor="text1"/>
        </w:rPr>
      </w:pPr>
    </w:p>
    <w:p w:rsidR="00E13252" w:rsidRDefault="00E13252" w:rsidP="00775E72">
      <w:pPr>
        <w:rPr>
          <w:rFonts w:ascii="Arial" w:hAnsi="Arial" w:cs="Arial"/>
          <w:color w:val="000000" w:themeColor="text1"/>
        </w:rPr>
      </w:pPr>
    </w:p>
    <w:p w:rsidR="00E13252" w:rsidRDefault="00E13252" w:rsidP="00775E72">
      <w:pPr>
        <w:rPr>
          <w:rFonts w:ascii="Arial" w:hAnsi="Arial" w:cs="Arial"/>
          <w:color w:val="000000" w:themeColor="text1"/>
        </w:rPr>
      </w:pPr>
    </w:p>
    <w:p w:rsidR="00E13252" w:rsidRPr="00690337" w:rsidRDefault="00E13252" w:rsidP="00775E72">
      <w:pPr>
        <w:rPr>
          <w:rFonts w:ascii="Arial" w:hAnsi="Arial" w:cs="Arial"/>
          <w:color w:val="000000" w:themeColor="text1"/>
        </w:rPr>
      </w:pPr>
    </w:p>
    <w:p w:rsidR="004B1441" w:rsidRPr="00690337" w:rsidRDefault="004B1441" w:rsidP="004B1441">
      <w:pPr>
        <w:pStyle w:val="Header"/>
        <w:tabs>
          <w:tab w:val="left" w:pos="709"/>
          <w:tab w:val="left" w:pos="1134"/>
          <w:tab w:val="left" w:pos="1985"/>
          <w:tab w:val="left" w:pos="7513"/>
        </w:tabs>
        <w:jc w:val="both"/>
        <w:rPr>
          <w:rFonts w:cs="Arial"/>
          <w:b/>
          <w:color w:val="000000" w:themeColor="text1"/>
          <w:sz w:val="28"/>
          <w:szCs w:val="28"/>
        </w:rPr>
      </w:pPr>
      <w:r w:rsidRPr="00690337">
        <w:rPr>
          <w:rFonts w:cs="Arial"/>
          <w:b/>
          <w:color w:val="000000" w:themeColor="text1"/>
          <w:sz w:val="28"/>
          <w:szCs w:val="28"/>
        </w:rPr>
        <w:lastRenderedPageBreak/>
        <w:t>6. OPĆI I TEHNOLOŠKI UVJETI IZRADE</w:t>
      </w:r>
    </w:p>
    <w:p w:rsidR="004B1441" w:rsidRPr="00690337" w:rsidRDefault="004B1441" w:rsidP="004B1441">
      <w:pPr>
        <w:pStyle w:val="Header"/>
        <w:tabs>
          <w:tab w:val="left" w:pos="709"/>
          <w:tab w:val="left" w:pos="1134"/>
          <w:tab w:val="left" w:pos="1985"/>
          <w:tab w:val="left" w:pos="7513"/>
        </w:tabs>
        <w:ind w:left="709"/>
        <w:jc w:val="both"/>
        <w:rPr>
          <w:rFonts w:cs="Arial"/>
          <w:b/>
          <w:color w:val="000000" w:themeColor="text1"/>
        </w:rPr>
      </w:pPr>
    </w:p>
    <w:p w:rsidR="004B1441" w:rsidRPr="00690337" w:rsidRDefault="004B1441" w:rsidP="004B1441">
      <w:pPr>
        <w:spacing w:line="360" w:lineRule="auto"/>
        <w:ind w:right="282"/>
        <w:jc w:val="both"/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b/>
          <w:color w:val="000000" w:themeColor="text1"/>
        </w:rPr>
        <w:t>6.1.</w:t>
      </w:r>
      <w:r w:rsidRPr="00690337">
        <w:rPr>
          <w:rFonts w:ascii="Arial" w:hAnsi="Arial" w:cs="Arial"/>
          <w:b/>
          <w:color w:val="000000" w:themeColor="text1"/>
        </w:rPr>
        <w:tab/>
        <w:t>OPĆI UVJETI IZRADE</w:t>
      </w:r>
    </w:p>
    <w:p w:rsidR="004B1441" w:rsidRPr="00690337" w:rsidRDefault="004B1441" w:rsidP="004B1441">
      <w:pPr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Ugovor o izvođenju termotehničkih instalacija može se zaključiti samo na temelju odobrenog projekta. </w:t>
      </w:r>
    </w:p>
    <w:p w:rsidR="004B1441" w:rsidRPr="00690337" w:rsidRDefault="004B1441" w:rsidP="004B1441">
      <w:pPr>
        <w:pStyle w:val="BodyText"/>
        <w:spacing w:line="360" w:lineRule="auto"/>
        <w:ind w:right="282"/>
        <w:jc w:val="both"/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b/>
          <w:color w:val="000000" w:themeColor="text1"/>
        </w:rPr>
        <w:t>Ugovor se sklapa na temelju tehničkog opisa i specifikacije projekta, te ovih uvjeta za ugovaranje.</w:t>
      </w:r>
    </w:p>
    <w:p w:rsidR="004B1441" w:rsidRPr="00690337" w:rsidRDefault="004B1441" w:rsidP="004B1441">
      <w:pPr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Prije početka radova izvođač je dužan izvršiti pregled objekta i upozoriti Investitora i projektanta na odstupanja od projektiranog stanja.</w:t>
      </w:r>
    </w:p>
    <w:p w:rsidR="004B1441" w:rsidRPr="00690337" w:rsidRDefault="004B1441" w:rsidP="004B1441">
      <w:pPr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 xml:space="preserve">Izvođač je dužan izvoditi radove u skladu s projektom. Izmjene se mogu provoditi samo uz suglasnost projektanta. </w:t>
      </w:r>
    </w:p>
    <w:p w:rsidR="004B1441" w:rsidRPr="00690337" w:rsidRDefault="004B1441" w:rsidP="004B1441">
      <w:pPr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Ukoliko je došlo do izmjena izvedbenog projekta u odnosu na glavni potrebno je zatražiti odobrenje izvedbenog projekta od projektanta glavnog projekta sukladno Zakonu o gradnji (NN 153/13</w:t>
      </w:r>
      <w:r w:rsidR="007F153D" w:rsidRPr="00690337">
        <w:rPr>
          <w:rFonts w:ascii="Arial" w:hAnsi="Arial" w:cs="Arial"/>
          <w:color w:val="000000" w:themeColor="text1"/>
        </w:rPr>
        <w:t xml:space="preserve"> i 20/17</w:t>
      </w:r>
      <w:r w:rsidRPr="00690337">
        <w:rPr>
          <w:rFonts w:ascii="Arial" w:hAnsi="Arial" w:cs="Arial"/>
          <w:color w:val="000000" w:themeColor="text1"/>
        </w:rPr>
        <w:t>).</w:t>
      </w:r>
    </w:p>
    <w:p w:rsidR="004B1441" w:rsidRPr="00690337" w:rsidRDefault="004B1441" w:rsidP="004B1441">
      <w:pPr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Izvođač treba voditi građevinski dnevnik i u njega upisivati sva odstupanja od projektiranog stanja.</w:t>
      </w:r>
    </w:p>
    <w:p w:rsidR="004B1441" w:rsidRPr="00690337" w:rsidRDefault="004B1441" w:rsidP="004B1441">
      <w:pPr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Izvođač je dužan ugrađivati materijal i opremu koja odgovara propisima i standardizaciji i ostalim propisima navedenim u ovom projektu. Naročitu pažnju treba posvetiti provođenju mjera zaštite pri radu i zaštite pri izvođenju radova, te mjera zaštite od požara.</w:t>
      </w:r>
    </w:p>
    <w:p w:rsidR="004B1441" w:rsidRPr="00690337" w:rsidRDefault="004B1441" w:rsidP="004B1441">
      <w:pPr>
        <w:spacing w:line="360" w:lineRule="auto"/>
        <w:ind w:left="720" w:right="282"/>
        <w:jc w:val="both"/>
        <w:rPr>
          <w:rFonts w:ascii="Arial" w:hAnsi="Arial" w:cs="Arial"/>
          <w:color w:val="000000" w:themeColor="text1"/>
        </w:rPr>
      </w:pPr>
    </w:p>
    <w:p w:rsidR="004B1441" w:rsidRPr="00690337" w:rsidRDefault="004B1441" w:rsidP="004B1441">
      <w:pPr>
        <w:spacing w:line="360" w:lineRule="auto"/>
        <w:ind w:left="720" w:right="282"/>
        <w:jc w:val="both"/>
        <w:rPr>
          <w:rFonts w:ascii="Arial" w:hAnsi="Arial" w:cs="Arial"/>
          <w:color w:val="000000" w:themeColor="text1"/>
        </w:rPr>
      </w:pPr>
    </w:p>
    <w:p w:rsidR="004B1441" w:rsidRPr="00690337" w:rsidRDefault="004B1441" w:rsidP="004B1441">
      <w:pPr>
        <w:spacing w:line="360" w:lineRule="auto"/>
        <w:ind w:left="720" w:right="282"/>
        <w:jc w:val="both"/>
        <w:rPr>
          <w:rFonts w:ascii="Arial" w:hAnsi="Arial" w:cs="Arial"/>
          <w:b/>
          <w:color w:val="000000" w:themeColor="text1"/>
        </w:rPr>
      </w:pPr>
      <w:r w:rsidRPr="00690337">
        <w:rPr>
          <w:rFonts w:ascii="Arial" w:hAnsi="Arial" w:cs="Arial"/>
          <w:b/>
          <w:color w:val="000000" w:themeColor="text1"/>
        </w:rPr>
        <w:t>6.2.</w:t>
      </w:r>
      <w:r w:rsidRPr="00690337">
        <w:rPr>
          <w:rFonts w:ascii="Arial" w:hAnsi="Arial" w:cs="Arial"/>
          <w:b/>
          <w:color w:val="000000" w:themeColor="text1"/>
        </w:rPr>
        <w:tab/>
        <w:t>VEZE S DRUGIM PROJEKTIMA</w:t>
      </w:r>
    </w:p>
    <w:p w:rsidR="004B1441" w:rsidRPr="00690337" w:rsidRDefault="004B1441" w:rsidP="004B1441">
      <w:pPr>
        <w:spacing w:line="360" w:lineRule="auto"/>
        <w:ind w:left="709"/>
        <w:rPr>
          <w:rFonts w:ascii="Arial" w:hAnsi="Arial" w:cs="Arial"/>
          <w:color w:val="000000" w:themeColor="text1"/>
        </w:rPr>
      </w:pPr>
    </w:p>
    <w:p w:rsidR="004B1441" w:rsidRPr="00690337" w:rsidRDefault="004B1441" w:rsidP="004B1441">
      <w:pPr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U ovom poglavlju navedeni su radovi koji nisu predmet razrade ovog idejnog rješenja, a potrebno ih je izvesti radi ispravnog rada termotehničkih instalacija.</w:t>
      </w:r>
    </w:p>
    <w:p w:rsidR="004B1441" w:rsidRPr="00690337" w:rsidRDefault="004B1441" w:rsidP="004B1441">
      <w:pPr>
        <w:pStyle w:val="BodyText"/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Izvor napajanja električne energije i dovodni kabel do vanjskih jedinica sustava grijanja i hlađenje predviđeno je projektom elektroinstalacija.</w:t>
      </w:r>
    </w:p>
    <w:p w:rsidR="004B1441" w:rsidRPr="00690337" w:rsidRDefault="004B1441" w:rsidP="004B1441">
      <w:pPr>
        <w:pStyle w:val="BodyText"/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Sve građevisnke skele za ugradnju cijelog sustava također moraju biti uključene u jedinične cijene pojedinih radova.</w:t>
      </w:r>
    </w:p>
    <w:p w:rsidR="004B1441" w:rsidRDefault="004B1441" w:rsidP="004B1441">
      <w:pPr>
        <w:pStyle w:val="BodyText"/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</w:p>
    <w:p w:rsidR="0067318F" w:rsidRPr="00690337" w:rsidRDefault="0067318F" w:rsidP="004B1441">
      <w:pPr>
        <w:pStyle w:val="BodyText"/>
        <w:spacing w:line="360" w:lineRule="auto"/>
        <w:ind w:right="282"/>
        <w:jc w:val="both"/>
        <w:rPr>
          <w:rFonts w:ascii="Arial" w:hAnsi="Arial" w:cs="Arial"/>
          <w:color w:val="000000" w:themeColor="text1"/>
        </w:rPr>
      </w:pPr>
    </w:p>
    <w:p w:rsidR="004B1441" w:rsidRPr="00690337" w:rsidRDefault="004B1441" w:rsidP="00DA06DF">
      <w:pPr>
        <w:pStyle w:val="Heading2"/>
        <w:keepLines/>
        <w:numPr>
          <w:ilvl w:val="1"/>
          <w:numId w:val="0"/>
        </w:numPr>
        <w:spacing w:before="200" w:line="276" w:lineRule="auto"/>
        <w:ind w:left="576"/>
        <w:jc w:val="left"/>
        <w:rPr>
          <w:rFonts w:ascii="Arial" w:hAnsi="Arial" w:cs="Arial"/>
          <w:color w:val="000000" w:themeColor="text1"/>
          <w:sz w:val="24"/>
        </w:rPr>
      </w:pPr>
      <w:bookmarkStart w:id="0" w:name="_Toc384376685"/>
      <w:r w:rsidRPr="00690337">
        <w:rPr>
          <w:rFonts w:ascii="Arial" w:hAnsi="Arial" w:cs="Arial"/>
          <w:color w:val="000000" w:themeColor="text1"/>
          <w:sz w:val="24"/>
        </w:rPr>
        <w:lastRenderedPageBreak/>
        <w:t>6.3. DOKUMNTACIJA – ISPRAVE</w:t>
      </w:r>
      <w:bookmarkEnd w:id="0"/>
    </w:p>
    <w:p w:rsidR="004B1441" w:rsidRPr="00690337" w:rsidRDefault="004B1441" w:rsidP="004B1441">
      <w:pPr>
        <w:rPr>
          <w:rFonts w:ascii="Arial" w:hAnsi="Arial" w:cs="Arial"/>
          <w:color w:val="000000" w:themeColor="text1"/>
        </w:rPr>
      </w:pPr>
    </w:p>
    <w:p w:rsidR="004B1441" w:rsidRPr="00690337" w:rsidRDefault="004B1441" w:rsidP="004B1441">
      <w:pPr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Kod tehnikčkog prijema sustava krajnjem korisniku potrebno je dostaviti slijedeću dokumentaciju:</w:t>
      </w:r>
    </w:p>
    <w:p w:rsidR="004B1441" w:rsidRPr="00690337" w:rsidRDefault="004B1441" w:rsidP="004B1441">
      <w:pPr>
        <w:pStyle w:val="ListParagraph"/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Potvrdu o kvaliteti ugrađene opreme i materijala (atesti, certifikati i zapisnici o ispitivanju)</w:t>
      </w:r>
    </w:p>
    <w:p w:rsidR="004B1441" w:rsidRPr="00690337" w:rsidRDefault="004B1441" w:rsidP="004B1441">
      <w:pPr>
        <w:pStyle w:val="ListParagraph"/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Zapisnike o ispitivanjima cjevovoda tijekom ugradnje</w:t>
      </w:r>
    </w:p>
    <w:p w:rsidR="004B1441" w:rsidRPr="00690337" w:rsidRDefault="004B1441" w:rsidP="004B1441">
      <w:pPr>
        <w:pStyle w:val="ListParagraph"/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Protokole o puštanju u rad opreme izdane od strane ovlaštenog servisera</w:t>
      </w:r>
    </w:p>
    <w:p w:rsidR="004B1441" w:rsidRPr="00690337" w:rsidRDefault="004B1441" w:rsidP="004B1441">
      <w:pPr>
        <w:pStyle w:val="ListParagraph"/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Izvod iz registracije djelatnosti izvođača radova te izjavu istog o izvedenim radovima</w:t>
      </w:r>
    </w:p>
    <w:p w:rsidR="004B1441" w:rsidRPr="00690337" w:rsidRDefault="004B1441" w:rsidP="004B1441">
      <w:pPr>
        <w:pStyle w:val="ListParagraph"/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 xml:space="preserve">Garantne listove za svu urađenu opremu </w:t>
      </w:r>
    </w:p>
    <w:p w:rsidR="004B1441" w:rsidRPr="00690337" w:rsidRDefault="004B1441" w:rsidP="004B1441">
      <w:pPr>
        <w:pStyle w:val="ListParagraph"/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Potvrdu o osposobljenosti krajnjeg korisnika za uporabu izvedenih instalacija</w:t>
      </w:r>
    </w:p>
    <w:p w:rsidR="004B1441" w:rsidRPr="00690337" w:rsidRDefault="004B1441" w:rsidP="004B1441">
      <w:pPr>
        <w:pStyle w:val="ListParagraph"/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Ovjeren građevinski dnevnik</w:t>
      </w:r>
    </w:p>
    <w:p w:rsidR="004B1441" w:rsidRPr="00690337" w:rsidRDefault="004B1441" w:rsidP="004B1441">
      <w:pPr>
        <w:pStyle w:val="ListParagraph"/>
        <w:numPr>
          <w:ilvl w:val="1"/>
          <w:numId w:val="2"/>
        </w:numPr>
        <w:tabs>
          <w:tab w:val="clear" w:pos="1789"/>
        </w:tabs>
        <w:ind w:left="993"/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Projekt izvedenog stanja</w:t>
      </w:r>
    </w:p>
    <w:p w:rsidR="004B1441" w:rsidRPr="00690337" w:rsidRDefault="004B1441" w:rsidP="00DA06DF">
      <w:pPr>
        <w:pStyle w:val="Heading1"/>
        <w:keepLines/>
        <w:spacing w:before="480" w:line="276" w:lineRule="auto"/>
        <w:ind w:firstLine="360"/>
        <w:jc w:val="left"/>
        <w:rPr>
          <w:rFonts w:ascii="Arial" w:hAnsi="Arial" w:cs="Arial"/>
          <w:color w:val="000000" w:themeColor="text1"/>
          <w:sz w:val="28"/>
          <w:szCs w:val="28"/>
        </w:rPr>
      </w:pPr>
      <w:bookmarkStart w:id="1" w:name="_Toc384376686"/>
      <w:r w:rsidRPr="00690337">
        <w:rPr>
          <w:rFonts w:ascii="Arial" w:hAnsi="Arial" w:cs="Arial"/>
          <w:color w:val="000000" w:themeColor="text1"/>
          <w:sz w:val="28"/>
          <w:szCs w:val="28"/>
        </w:rPr>
        <w:t>7. POSEBNI TEHNIČKI UVJETI IZVOĐENJA INSTALACIJE</w:t>
      </w:r>
      <w:bookmarkEnd w:id="1"/>
    </w:p>
    <w:p w:rsidR="004B1441" w:rsidRPr="00690337" w:rsidRDefault="004B1441" w:rsidP="004B1441">
      <w:pPr>
        <w:pStyle w:val="ListParagraph"/>
        <w:tabs>
          <w:tab w:val="left" w:pos="5387"/>
        </w:tabs>
        <w:ind w:left="0"/>
        <w:rPr>
          <w:rFonts w:ascii="Arial" w:hAnsi="Arial" w:cs="Arial"/>
          <w:color w:val="000000" w:themeColor="text1"/>
          <w:sz w:val="24"/>
          <w:szCs w:val="24"/>
        </w:rPr>
      </w:pP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Ovi tehnički uvjeti su dopuna i detaljnije objašnjenje a ovu vrstu instalacija i kao takvi su sastavni dio projekta, pa premat ome obvezni su za izvođača.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Instalaciju treba izvsti prema nactrtima i tehničkom opisu u projektu, važećim hrvatskim propisima, tehničkim propisima i pravilima struke.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Za promjene i odstupanja od ovog projekta mora se pribaviti pismena suglasnost nadzornog inženjera, odnosno, projektanta.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Izvođač je dužan prije početka radova projekt provjeriti na licu mjesta i za eventualna odstupanja konzultirati projektanta.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Sav materijal koji se upotrijebi mora odgovarati hrvatskim standardima.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Pored materijala i sam rad mora biti kvalitetno izveden, a sve što bi se u toku rada i poslije pokazalo nekvalitetno izvođač je dužan  u svom trošku ispraviti.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Prije nego se priđe polaganju cijevi mora se izvšiti točno razmjeravanje i obilježavanje na zidu i stropovima.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Raspored unutrašnjih i vanjskih jedinica izvesti u skladu sa projektom i propisima, po kojima je instalacija projektirana.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Električni vodovi se polažu po naznačenoj trasi u planu instalacija horizontalno i vertikalno. Koso polaganje kabela nije dozvoljeno.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Paralelno vođenje vodova slabe i jake struje treba vršiti na najmanjoj udaljenosti od 10 cm ako su položeni u metalne police, a križenje na najmanje 3 cm i pod kutem 90°. Ukoliko su položeni na obujmice, razmak mora biti  min. 15 cm ( poželjno 30 cm).</w:t>
      </w:r>
    </w:p>
    <w:p w:rsidR="004B1441" w:rsidRPr="00690337" w:rsidRDefault="004B1441" w:rsidP="004B1441">
      <w:pPr>
        <w:pStyle w:val="ListParagraph"/>
        <w:numPr>
          <w:ilvl w:val="0"/>
          <w:numId w:val="16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Prolaze kabela iz jednog požarnog sektora u drugi potrebno je brtviti protupožarnim kitom koji prilikom zaplamenjivanja tvori pjenu otpornu na vatru i na način sprječava prolaz vatre i plinova kroz fuge i otvore.</w:t>
      </w:r>
    </w:p>
    <w:p w:rsidR="004B1441" w:rsidRPr="00690337" w:rsidRDefault="004B1441" w:rsidP="004B1441">
      <w:pPr>
        <w:ind w:firstLine="708"/>
        <w:rPr>
          <w:rFonts w:ascii="Arial" w:hAnsi="Arial" w:cs="Arial"/>
          <w:b/>
          <w:color w:val="000000" w:themeColor="text1"/>
          <w:sz w:val="28"/>
          <w:szCs w:val="28"/>
        </w:rPr>
      </w:pPr>
      <w:r w:rsidRPr="00690337">
        <w:rPr>
          <w:rFonts w:ascii="Arial" w:hAnsi="Arial" w:cs="Arial"/>
          <w:b/>
          <w:color w:val="000000" w:themeColor="text1"/>
          <w:sz w:val="28"/>
          <w:szCs w:val="28"/>
        </w:rPr>
        <w:t xml:space="preserve">                                          </w:t>
      </w:r>
    </w:p>
    <w:p w:rsidR="004B1441" w:rsidRPr="00690337" w:rsidRDefault="004B1441" w:rsidP="00DA06DF">
      <w:pPr>
        <w:pStyle w:val="Heading1"/>
        <w:keepLines/>
        <w:spacing w:before="480" w:line="276" w:lineRule="auto"/>
        <w:ind w:left="432" w:hanging="72"/>
        <w:jc w:val="left"/>
        <w:rPr>
          <w:rFonts w:ascii="Arial" w:hAnsi="Arial" w:cs="Arial"/>
          <w:color w:val="000000" w:themeColor="text1"/>
          <w:sz w:val="28"/>
          <w:szCs w:val="28"/>
        </w:rPr>
      </w:pPr>
      <w:bookmarkStart w:id="2" w:name="_Toc384376687"/>
      <w:r w:rsidRPr="00690337">
        <w:rPr>
          <w:rFonts w:ascii="Arial" w:hAnsi="Arial" w:cs="Arial"/>
          <w:color w:val="000000" w:themeColor="text1"/>
          <w:sz w:val="28"/>
          <w:szCs w:val="28"/>
        </w:rPr>
        <w:lastRenderedPageBreak/>
        <w:t>8 PROGRAM KONTROLE I OSIGURANJA KAVKOĆE (Zakon o gradnji NN 153/13)</w:t>
      </w:r>
      <w:bookmarkEnd w:id="2"/>
    </w:p>
    <w:p w:rsidR="004B1441" w:rsidRPr="00690337" w:rsidRDefault="004B1441" w:rsidP="004B1441">
      <w:pPr>
        <w:pStyle w:val="ListParagraph"/>
        <w:numPr>
          <w:ilvl w:val="1"/>
          <w:numId w:val="17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Sastavi dio projektne dokumentacije su:</w:t>
      </w:r>
    </w:p>
    <w:p w:rsidR="004B1441" w:rsidRPr="00690337" w:rsidRDefault="004B1441" w:rsidP="004B1441">
      <w:pPr>
        <w:pStyle w:val="ListParagraph"/>
        <w:numPr>
          <w:ilvl w:val="0"/>
          <w:numId w:val="15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Program kontrole i osiguranja kavkoće</w:t>
      </w:r>
    </w:p>
    <w:p w:rsidR="004B1441" w:rsidRPr="00690337" w:rsidRDefault="004B1441" w:rsidP="004B1441">
      <w:pPr>
        <w:pStyle w:val="ListParagraph"/>
        <w:numPr>
          <w:ilvl w:val="0"/>
          <w:numId w:val="15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Tehnički opis</w:t>
      </w:r>
    </w:p>
    <w:p w:rsidR="004B1441" w:rsidRPr="00690337" w:rsidRDefault="004B1441" w:rsidP="004B1441">
      <w:pPr>
        <w:pStyle w:val="ListParagraph"/>
        <w:numPr>
          <w:ilvl w:val="0"/>
          <w:numId w:val="15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Opći, tehnički i tehnološki uvjeti za radove i projektnu opremu</w:t>
      </w:r>
    </w:p>
    <w:p w:rsidR="004B1441" w:rsidRPr="00690337" w:rsidRDefault="004B1441" w:rsidP="004B1441">
      <w:pPr>
        <w:pStyle w:val="ListParagraph"/>
        <w:numPr>
          <w:ilvl w:val="0"/>
          <w:numId w:val="15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Priloženi nacrti</w:t>
      </w:r>
    </w:p>
    <w:p w:rsidR="004B1441" w:rsidRPr="00690337" w:rsidRDefault="004B1441" w:rsidP="004B1441">
      <w:pPr>
        <w:pStyle w:val="ListParagraph"/>
        <w:numPr>
          <w:ilvl w:val="1"/>
          <w:numId w:val="17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Sav materijal za izvedbu radova predmetne instalacije obavezan je dobaviti izvvođač prema specifikaciji materijala u projektnoj dokumentaciji a u skladu s važećim zakonskim propisima.</w:t>
      </w:r>
    </w:p>
    <w:p w:rsidR="004B1441" w:rsidRPr="00690337" w:rsidRDefault="004B1441" w:rsidP="004B1441">
      <w:pPr>
        <w:pStyle w:val="ListParagraph"/>
        <w:numPr>
          <w:ilvl w:val="1"/>
          <w:numId w:val="17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Za sav ugrađeni materijal i opremu moraju se dostaviti atesti i certifikati kojima se dokazuje kvaliteta ugrađenog materijala</w:t>
      </w:r>
    </w:p>
    <w:p w:rsidR="004B1441" w:rsidRPr="00690337" w:rsidRDefault="004B1441" w:rsidP="004B1441">
      <w:pPr>
        <w:pStyle w:val="ListParagraph"/>
        <w:numPr>
          <w:ilvl w:val="1"/>
          <w:numId w:val="17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 xml:space="preserve"> Naručitelj je obavezan osigurati stalni stručni nadzor nad izvedbom ugovorenih radova</w:t>
      </w:r>
    </w:p>
    <w:p w:rsidR="004B1441" w:rsidRPr="00690337" w:rsidRDefault="004B1441" w:rsidP="004B1441">
      <w:pPr>
        <w:pStyle w:val="ListParagraph"/>
        <w:numPr>
          <w:ilvl w:val="1"/>
          <w:numId w:val="17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Naručitelj je obvezan prije početka radova dostaviti izvođaču imena ovlaštenih osoba za obavljanje nadzora nad izvedbom</w:t>
      </w:r>
    </w:p>
    <w:p w:rsidR="004B1441" w:rsidRPr="00690337" w:rsidRDefault="004B1441" w:rsidP="004B1441">
      <w:pPr>
        <w:pStyle w:val="ListParagraph"/>
        <w:numPr>
          <w:ilvl w:val="1"/>
          <w:numId w:val="17"/>
        </w:numPr>
        <w:rPr>
          <w:rFonts w:ascii="Arial" w:hAnsi="Arial" w:cs="Arial"/>
          <w:color w:val="000000" w:themeColor="text1"/>
          <w:sz w:val="24"/>
          <w:szCs w:val="24"/>
        </w:rPr>
      </w:pPr>
      <w:r w:rsidRPr="00690337">
        <w:rPr>
          <w:rFonts w:ascii="Arial" w:hAnsi="Arial" w:cs="Arial"/>
          <w:color w:val="000000" w:themeColor="text1"/>
          <w:sz w:val="24"/>
          <w:szCs w:val="24"/>
        </w:rPr>
        <w:t>Izvođač je obezan imenovati svog ovlaštenog predstavnika – rukovoditelja radova, prije početka radova i o tome pismeno izvjestiti naručitelja</w:t>
      </w:r>
    </w:p>
    <w:p w:rsidR="004B1441" w:rsidRPr="00690337" w:rsidRDefault="004B1441" w:rsidP="004B1441">
      <w:pPr>
        <w:tabs>
          <w:tab w:val="left" w:pos="5387"/>
        </w:tabs>
        <w:rPr>
          <w:rFonts w:ascii="Arial" w:hAnsi="Arial" w:cs="Arial"/>
          <w:color w:val="000000" w:themeColor="text1"/>
        </w:rPr>
      </w:pPr>
    </w:p>
    <w:p w:rsidR="004B1441" w:rsidRPr="00690337" w:rsidRDefault="004B1441" w:rsidP="00DA06DF">
      <w:pPr>
        <w:pStyle w:val="Heading1"/>
        <w:keepLines/>
        <w:spacing w:before="480" w:line="276" w:lineRule="auto"/>
        <w:ind w:left="432" w:hanging="72"/>
        <w:jc w:val="left"/>
        <w:rPr>
          <w:rFonts w:ascii="Arial" w:hAnsi="Arial" w:cs="Arial"/>
          <w:color w:val="000000" w:themeColor="text1"/>
          <w:sz w:val="28"/>
          <w:szCs w:val="28"/>
        </w:rPr>
      </w:pPr>
      <w:bookmarkStart w:id="3" w:name="_Toc384376688"/>
      <w:r w:rsidRPr="00690337">
        <w:rPr>
          <w:rFonts w:ascii="Arial" w:hAnsi="Arial" w:cs="Arial"/>
          <w:color w:val="000000" w:themeColor="text1"/>
          <w:sz w:val="28"/>
          <w:szCs w:val="28"/>
        </w:rPr>
        <w:t>9 TEHNIČKI PRORAČUN</w:t>
      </w:r>
      <w:bookmarkEnd w:id="3"/>
    </w:p>
    <w:p w:rsidR="00F6001F" w:rsidRPr="00690337" w:rsidRDefault="00F6001F" w:rsidP="004B1441">
      <w:pPr>
        <w:rPr>
          <w:rFonts w:ascii="Arial" w:hAnsi="Arial" w:cs="Arial"/>
          <w:color w:val="000000" w:themeColor="text1"/>
        </w:rPr>
      </w:pPr>
    </w:p>
    <w:p w:rsidR="00383763" w:rsidRPr="00690337" w:rsidRDefault="00383763" w:rsidP="004B1441">
      <w:pPr>
        <w:rPr>
          <w:rFonts w:ascii="Arial" w:hAnsi="Arial" w:cs="Arial"/>
          <w:color w:val="000000" w:themeColor="text1"/>
        </w:rPr>
      </w:pPr>
    </w:p>
    <w:p w:rsidR="009637EB" w:rsidRPr="00690337" w:rsidRDefault="004B1441" w:rsidP="004B1441">
      <w:pPr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Kompletan proračun termotehničkih instalacija izvršen je na kompjuterskom programu i nalazi se u uredu projektanta.</w:t>
      </w:r>
    </w:p>
    <w:p w:rsidR="00E328C9" w:rsidRPr="00690337" w:rsidRDefault="00E328C9" w:rsidP="004B1441">
      <w:pPr>
        <w:rPr>
          <w:rFonts w:ascii="Arial" w:hAnsi="Arial" w:cs="Arial"/>
          <w:color w:val="000000" w:themeColor="text1"/>
        </w:rPr>
      </w:pPr>
    </w:p>
    <w:p w:rsidR="00B25E17" w:rsidRPr="00690337" w:rsidRDefault="00B25E17" w:rsidP="004B1441">
      <w:pPr>
        <w:rPr>
          <w:rFonts w:ascii="Arial" w:hAnsi="Arial" w:cs="Arial"/>
          <w:color w:val="000000" w:themeColor="text1"/>
        </w:rPr>
      </w:pPr>
    </w:p>
    <w:p w:rsidR="00B25E17" w:rsidRPr="00690337" w:rsidRDefault="00B25E17" w:rsidP="004B1441">
      <w:pPr>
        <w:rPr>
          <w:rFonts w:ascii="Arial" w:hAnsi="Arial" w:cs="Arial"/>
          <w:color w:val="000000" w:themeColor="text1"/>
        </w:rPr>
      </w:pPr>
    </w:p>
    <w:p w:rsidR="00B25E17" w:rsidRPr="00690337" w:rsidRDefault="00B25E17" w:rsidP="004B1441">
      <w:pPr>
        <w:rPr>
          <w:rFonts w:ascii="Arial" w:hAnsi="Arial" w:cs="Arial"/>
          <w:color w:val="000000" w:themeColor="text1"/>
        </w:rPr>
      </w:pPr>
    </w:p>
    <w:p w:rsidR="00B25E17" w:rsidRPr="00690337" w:rsidRDefault="00B25E17" w:rsidP="004B1441">
      <w:pPr>
        <w:rPr>
          <w:rFonts w:ascii="Arial" w:hAnsi="Arial" w:cs="Arial"/>
          <w:color w:val="000000" w:themeColor="text1"/>
        </w:rPr>
      </w:pPr>
    </w:p>
    <w:p w:rsidR="009637EB" w:rsidRPr="00690337" w:rsidRDefault="009637EB" w:rsidP="004B1441">
      <w:pPr>
        <w:rPr>
          <w:rFonts w:ascii="Arial" w:hAnsi="Arial" w:cs="Arial"/>
          <w:color w:val="000000" w:themeColor="text1"/>
        </w:rPr>
      </w:pPr>
    </w:p>
    <w:p w:rsidR="003F602B" w:rsidRPr="00690337" w:rsidRDefault="003F602B" w:rsidP="004B1441">
      <w:pPr>
        <w:rPr>
          <w:rFonts w:ascii="Arial" w:hAnsi="Arial" w:cs="Arial"/>
          <w:color w:val="000000" w:themeColor="text1"/>
        </w:rPr>
      </w:pPr>
    </w:p>
    <w:p w:rsidR="00B25E17" w:rsidRPr="00690337" w:rsidRDefault="00B25E17" w:rsidP="004B1441">
      <w:pPr>
        <w:rPr>
          <w:rFonts w:ascii="Arial" w:hAnsi="Arial" w:cs="Arial"/>
          <w:color w:val="000000" w:themeColor="text1"/>
        </w:rPr>
      </w:pPr>
    </w:p>
    <w:p w:rsidR="000D0973" w:rsidRPr="00690337" w:rsidRDefault="000D0973" w:rsidP="00B25E17">
      <w:pPr>
        <w:rPr>
          <w:rFonts w:ascii="Arial" w:hAnsi="Arial" w:cs="Arial"/>
          <w:color w:val="000000" w:themeColor="text1"/>
        </w:rPr>
      </w:pPr>
    </w:p>
    <w:p w:rsidR="003F602B" w:rsidRPr="00690337" w:rsidRDefault="003F602B" w:rsidP="004B1441">
      <w:pPr>
        <w:rPr>
          <w:rFonts w:ascii="Arial" w:hAnsi="Arial" w:cs="Arial"/>
          <w:color w:val="000000" w:themeColor="text1"/>
        </w:rPr>
      </w:pPr>
    </w:p>
    <w:p w:rsidR="003F602B" w:rsidRPr="00690337" w:rsidRDefault="003F602B" w:rsidP="004B1441">
      <w:pPr>
        <w:rPr>
          <w:rFonts w:ascii="Arial" w:hAnsi="Arial" w:cs="Arial"/>
          <w:color w:val="000000" w:themeColor="text1"/>
        </w:rPr>
      </w:pPr>
    </w:p>
    <w:p w:rsidR="00E87896" w:rsidRPr="00690337" w:rsidRDefault="00E87896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3E36BE" w:rsidRPr="00690337" w:rsidRDefault="003E36BE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7E44AE" w:rsidRPr="00690337" w:rsidRDefault="007E44AE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7E44AE" w:rsidRPr="00690337" w:rsidRDefault="007E44AE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690337" w:rsidRDefault="00690337" w:rsidP="007E44AE">
      <w:pPr>
        <w:pStyle w:val="Heading1"/>
        <w:keepLines/>
        <w:spacing w:before="480" w:line="276" w:lineRule="auto"/>
        <w:ind w:left="432" w:hanging="72"/>
        <w:jc w:val="left"/>
        <w:rPr>
          <w:rFonts w:ascii="Arial" w:hAnsi="Arial" w:cs="Arial"/>
          <w:color w:val="000000" w:themeColor="text1"/>
          <w:sz w:val="28"/>
          <w:szCs w:val="28"/>
        </w:rPr>
      </w:pPr>
    </w:p>
    <w:p w:rsidR="00690337" w:rsidRDefault="00690337" w:rsidP="00690337"/>
    <w:p w:rsidR="00690337" w:rsidRDefault="00690337" w:rsidP="00690337"/>
    <w:p w:rsidR="00FD526D" w:rsidRPr="00690337" w:rsidRDefault="00FD526D" w:rsidP="00FD526D">
      <w:pPr>
        <w:pStyle w:val="Heading1"/>
        <w:keepLines/>
        <w:spacing w:line="276" w:lineRule="auto"/>
        <w:ind w:left="432" w:hanging="72"/>
        <w:jc w:val="left"/>
        <w:rPr>
          <w:rFonts w:ascii="Arial" w:hAnsi="Arial" w:cs="Arial"/>
          <w:color w:val="000000" w:themeColor="text1"/>
          <w:sz w:val="28"/>
          <w:szCs w:val="28"/>
        </w:rPr>
      </w:pPr>
      <w:r w:rsidRPr="00690337">
        <w:rPr>
          <w:rFonts w:ascii="Arial" w:hAnsi="Arial" w:cs="Arial"/>
          <w:color w:val="000000" w:themeColor="text1"/>
          <w:sz w:val="28"/>
          <w:szCs w:val="28"/>
        </w:rPr>
        <w:lastRenderedPageBreak/>
        <w:t>1</w:t>
      </w:r>
      <w:r>
        <w:rPr>
          <w:rFonts w:ascii="Arial" w:hAnsi="Arial" w:cs="Arial"/>
          <w:color w:val="000000" w:themeColor="text1"/>
          <w:sz w:val="28"/>
          <w:szCs w:val="28"/>
        </w:rPr>
        <w:t>0</w:t>
      </w:r>
      <w:r w:rsidRPr="00690337">
        <w:rPr>
          <w:rFonts w:ascii="Arial" w:hAnsi="Arial" w:cs="Arial"/>
          <w:color w:val="000000" w:themeColor="text1"/>
          <w:sz w:val="28"/>
          <w:szCs w:val="28"/>
        </w:rPr>
        <w:t>. TROŠKOV</w:t>
      </w:r>
      <w:r>
        <w:rPr>
          <w:rFonts w:ascii="Arial" w:hAnsi="Arial" w:cs="Arial"/>
          <w:color w:val="000000" w:themeColor="text1"/>
          <w:sz w:val="28"/>
          <w:szCs w:val="28"/>
        </w:rPr>
        <w:t>NIK</w:t>
      </w:r>
    </w:p>
    <w:p w:rsidR="00FD526D" w:rsidRDefault="00FD526D" w:rsidP="00FD0DA7">
      <w:pPr>
        <w:pStyle w:val="Heading1"/>
        <w:keepLines/>
        <w:spacing w:line="276" w:lineRule="auto"/>
        <w:ind w:left="432" w:hanging="72"/>
        <w:jc w:val="left"/>
        <w:rPr>
          <w:rFonts w:ascii="Arial" w:hAnsi="Arial" w:cs="Arial"/>
          <w:color w:val="000000" w:themeColor="text1"/>
          <w:sz w:val="28"/>
          <w:szCs w:val="28"/>
        </w:rPr>
      </w:pPr>
    </w:p>
    <w:p w:rsidR="00FD526D" w:rsidRDefault="00FD526D" w:rsidP="00FD526D"/>
    <w:tbl>
      <w:tblPr>
        <w:tblW w:w="8946" w:type="dxa"/>
        <w:tblInd w:w="93" w:type="dxa"/>
        <w:tblLook w:val="04A0" w:firstRow="1" w:lastRow="0" w:firstColumn="1" w:lastColumn="0" w:noHBand="0" w:noVBand="1"/>
      </w:tblPr>
      <w:tblGrid>
        <w:gridCol w:w="717"/>
        <w:gridCol w:w="5249"/>
        <w:gridCol w:w="2271"/>
        <w:gridCol w:w="709"/>
      </w:tblGrid>
      <w:tr w:rsidR="00FD526D" w:rsidRPr="00FD526D" w:rsidTr="00FD526D">
        <w:trPr>
          <w:trHeight w:val="30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  <w:t>I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  <w:t>GRIJANJE I HLAĐENJE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0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0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St.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Opis 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j. m.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. 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429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Vanjska jedinica multi split sustava, s radnom tvari R-32, za spajanje do 5 unutarnje jedinica, namjenjena za vanjsku montažu - zaštićena od vremenskih utjecaja, s ugrađenim inverter kompresorom, zrakom hlađenim kondenzatorom i svim potrebnim elementima za zaštitu i kontrolu.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Kao proizvod Daikin tip: 5MXM90M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Slijedećih tehničkih karakteristika: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Sezonska učinkovitost (u skladu s EN14825)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Napomena: Podaci o sezonskoj učinkovitosti odnose se na najnepovoljniju multi primjenu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Hlađenje: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Qh (maks./nom.) = 10,70/9,00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SEER= 8,58/7,08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Pdesign (maks./min.) = 9,90/3,00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Oznaka energetske učinkovitosti: A+++/A++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Grijanje: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Qg (maks./nom.) = 11,94/10,00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SCOP= 4,68/3,86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Pdesign (maks./min.) = 6,46/3,50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Oznaka energetske učinkovitosti: A++/A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hlađenje: 24,1 – 49,1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grijanje: 24,1 – 50,4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hlađenje: 52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grijanje: 52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64 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Dimenzije: 868 x 320 mm ; h = 734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Težina: 68 kg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Maksimalna duljina cjevovoda od unutarnje do vanjske jedinice 25 m, od toga visinski 15 m.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tekuća faza: 6,35x5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9,52x2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12,7x1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15,9x2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Radno područje: hlađenje: od -10 do 46°C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Radno područje: grijanje: od -15 do 18°C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Napajanje : 220-240 V / 50 Hz ~1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5MXM90M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71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lastRenderedPageBreak/>
              <w:t>I 2.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Vanjska jedinica multi split sustava, s radnom tvari R-32, za spajanje do 4 unutarnje jedinice, namjenjena za vanjsku montažu - zaštićena od vremenskih utjecaja, s ugrađenim inverter kompresorom,  zrakom hlađenim kondenzatorom i svim potrebnim elementima za zaštitu i kontrolu.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Kao proizvod Daikin tip: 4MXM80M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Slijedećih tehničkih karakteristika: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Sezonska učinkovitost (u skladu s EN14825)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Napomena: Podaci o sezonskoj učinkovitosti odnose se na najnepovoljniju multi primjenu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Hlađenje: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Qh (maks./nom.) = 9,79/8,0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SEER= 8,55/6,96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Pdesign (maks</w:t>
            </w: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./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min.)= 8,0/3,0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Oznaka energetske učinkovitosti: A+++/A++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Grijanje: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Qg (maks./nom.) = 11,53/9,6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SCOP= 4,80/3,87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Pdesign (maks</w:t>
            </w: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./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min.)= 6,23/3,27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Oznaka energetske učinkovitosti: A++/A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hlađenje: 24,1 – 49.1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grijanje: 24,1 – 47,8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hlađenje: 48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grijanje: 49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61 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Dimenzije: 868 x 320 mm ; h = 734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Težina: 67 kg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Maksimalna duljina cjevovoda od unutarnje do vanjske jedinice 25 m, od toga visinski 15 m.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tekuća faza: 6,35x4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9,52x1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12,7x1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Radno područje: hlađenje: od -10 do 46°C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Radno područje: grijanje: od -15 do 18°C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Napajanje : 220-240 V / 50 Hz ~1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4MXM80M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71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3.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Unutarnja  jedinica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 parapetne izvedbe s maskom, opremljena ventilatorom, 5-brzinskim elektromotorom, izmjenjivačem topline s direktnom ekspanzijom freona, te svim potrebnim elementima za zaštitu, kontrolu i regulaciju uređaja i temperature. Njezina mala visina omogućuje savršenu ugradnju ispod prozora.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Tehničke karakteristike uređaja: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Kao proizvod Daikin tip: FVXM35F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Qh = 3,5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Qg = 4,5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 = 0,015 / 0,017 kW - 230 V - 50 Hz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hlađenje: 4,5 – 8,5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grijanje: 4,7 - 9,4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hlađenje: 24 - 39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grijanje: 24 - 39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52 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7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Dimenzije: 700 x 210 mm ; h = 600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Težina: 14 kg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tekuća faza: 6,4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9,5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Boja kućišta: bijela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Stavka uključuje bežični daljinski upravljač sa 7-dnevnim timerom.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FVXM35F + IR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4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71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4.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Unutarnja  jedinica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 parapetne izvedbe s maskom, opremljena ventilatorom, 5-brzinskim elektromotorom, izmjenjivačem topline s direktnom ekspanzijom freona, te svim potrebnim elementima za zaštitu, kontrolu i regulaciju uređaja i temperature. Njezina mala visina omogućuje savršenu ugradnju ispod prozora.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Tehničke karakteristike uređaja: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Kao proizvod Daikin tip: FVXM50F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Qh = 5,0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Qg = 5,8 kW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 = 0,027 / 0,034 kW - 230 V - 50 Hz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hlađenje: 6,6 – 10,1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grijanje: 7,1 - 11,8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hlađenje: 32 - 44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grijanje: 32 - 45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hlađenje: 57dB(A)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grijanje: 58 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Dimenzije: 700 x 210 mm ; h = 600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Težina: 14 kg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tekuća faza: 6,4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12,7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Boja kućišta: bijela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Stavka uključuje bežični daljinski upravljač sa 7-dnevnim timerom.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FVXM50F+ IR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42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lastRenderedPageBreak/>
              <w:t>I 5.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Profesionalna unutarnja zidna jedinica s maskom predviđena za montažu na zid, opremljena ventilatorom, 5-brzinskim elektromotorom, izmjenjivačem topline s direktnom ekspanzijom freona, te svim potrebnim elementima za filtriranje, zaštitu, kontrolu i regulaciju uređaja i temperature, s mogućnošću WiFi upravljanja uređajem putem mobilne aplikacije. Uređaj je opremljen dvozonskim inteligentnim okom za dvosmjernu prostornu detekciju i ima funkciju poboljšanog istrujavanja zraka korištenjem Coanda efekta, a pripada novoj Bluevolution klasi koja koristi novu radnu tvar R-32.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Tehničke karakteristike uređaja: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Kao proizvod Daikin tip: FTXM25M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Qh = 2,5 kW (1,3-3,2)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Qg = 2,8 kW (1,3-4,7)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 = 0,030 / 0,025 kW - 230 V - 50 Hz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hlađenje: 4,4 - 11,1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grijanje: 5,3 - 10,4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hlađenje: 19 - 41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grijanje: 20 - 39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hlađenje: 57 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grijanje: 54 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Dimenzije: 811 x 272 mm ; h = 294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Težina: 10 kg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Boja kućišta: bijela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tekuća faza: 6,35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9,50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Stavka uključuje bežični daljinski upravljač sa 7-dnevnim timerom.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FTXM25M+IR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42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6.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Profesionalna unutarnja zidna jedinica s maskom predviđena za montažu na zid, opremljena ventilatorom, 5-brzinskim elektromotorom, izmjenjivačem topline s direktnom ekspanzijom freona, te svim potrebnim elementima za filtriranje, zaštitu, kontrolu i regulaciju uređaja i temperature, s mogućnošću WiFi upravljanja uređajem putem mobilne aplikacije. Uređaj je opremljen dvozonskim inteligentnim okom za dvosmjernu prostornu detekciju i ima funkciju poboljšanog istrujavanja zraka korištenjem Coanda efekta, a pripada novoj Bluevolution klasi koja koristi novu radnu tvar R-32.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Tehničke karakteristike uređaja: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Kao proizvod Daikin tip: FTXM35M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Qh = 3,5 kW (1,4-4,0)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Qg = 4,0 kW (1,4-5,2)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 = 0,035 / 0,025 kW - 230 V - 50 Hz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hlađenje: 4,6 - 12,6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Protok zraka grijanje: 5,3 - 10,4 m3/min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hlađenje: 19 - 45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zvučnog tlaka: grijanje: 20 - 39 dBA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hlađenje: 60 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Nivo zvučne snage: grijanje: 54 dB(A)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Dimenzije: 811 x 272 mm ; h = 294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Težina: 10 kg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Boja kućišta: bijela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tekuća faza: 6,35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Priključak R-32: plinovita faza: 9,50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Stavka uključuje bežični daljinski upravljač sa 7-dnevnim timerom.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FTXM35M+IR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99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7.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Dobava i ugradnja kutnog konzolnog nosača vanjske jedinice klima uređaja. Prilikom odabira nosača uzeti u obzir debljinu toplinske izolacije (d=9 cm) i minimalni potrebni razmak između zadnje strane vanjske jedinice klima uređaja i zida. Komplet se sastoji od dva nosača i svog potrebnog pričvrsnog materijala kao što su podloške, vijci i sl.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3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14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8.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Dobava i ugradnja predizolirane deoksidirane bakrene cijevi za razvod radnog medija R410A, sa vanjskim slojem bijele polietilenske folije i ovjesnim i pričvrsnim materijalom slijedećih dimenzija: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1/4" (ɸ6,35)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155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3/8" (ɸ9,52)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115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1/2" (ɸ12,70)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40</w:t>
            </w:r>
          </w:p>
        </w:tc>
      </w:tr>
      <w:tr w:rsidR="00FD526D" w:rsidRPr="00FD526D" w:rsidTr="00FD526D">
        <w:trPr>
          <w:trHeight w:val="114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Svi cjevovodi se polažu podžbukno. Nakon postavljanja cijevnog razvoda isti je potrebno na krajveima propisno zatvoriti i zaštiti od mogućih onečišćenja (prodor vode, prašine i ostalih nečistoća u cijev) i oštećenja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85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9.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Dobava i ugradnja PVC kanalizacijske cijevi za odvod kondenzata komplet sa fitinzima i brtvenim materijalom dimenzija - DN 32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DN 32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25</w:t>
            </w: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Svi cjevovodi se polažu podžbukno u dogovoru s izvođačem instalacija vodovoda i odvodnje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85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10.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Dobava i ugradnja PVC spiralne fleksibilne ojačane cijevi  za odvod kondenzata komplet sa fitinzima i brtvenim materijalom dimenzija - fi16 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Proizvod kao Kaoflex fi16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15</w:t>
            </w: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Svi cjevovodi se polažu podžbukno u dogovoru s izvođačem instalacija vodovoda i odvodnje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14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11.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Dobava i ugradnja ugradbenog sifona za klima uređaje, proizvod u svemu kao HL 138. Sve vanjske i unutarnje jedinice potrebno je preko sifona povezati na fekalnu odvodnju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71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12.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Dobava i polaganje naponskog-komunikacijskog kabela H05RN 4x1</w:t>
            </w: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,5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 mm2, te ožičenje kompletnog sustava prema specifikaciji i shemi spajanja proizvođača sustava. Pored kabela, stavka </w:t>
            </w: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uključuje  ostali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 potrošni materijal potreban za uredan dovršetak stavke do potpune funkcionalnosti.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Komplet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165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42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13.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Samoljepiva grijaća mreža, predviđena za ugradnju u namaz pločica, snage grijanja 100W/m2, debljine mreže 3,5 mm,sa jednim napojnim kabelom ukupne duljine 4 m, oznake DEVIMAT DTIR 100 proizvod Danfoss - DEVI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17.5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14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14.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Termostat sa podnim i prostornim osjetnikom,mjernog područja 5-45°C ( temperatura poda ), uključivo regulacijsko kolo sa digitalnim displayem ( mjerna skala 1-10 )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tip DEVIREG Touch (za mreže do 16A)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5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15.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Držači cijevne mreže od FE profila i perforirane trake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14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16.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Potrošni materijal potreban za montažu navedene opreme kao pričvrsnice, ovjesnice, razni profili, elektrode za varenje, dušik, kisik, acetilen, vijsci, matice, podloške, navojne šipke, razne ploče...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85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17.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Bušenje masivnih betonskih zidova ili ploča debljine do 300 mm za prolaz instalacija grijanja/hlađenja na dimenzija ɸ 50 mm 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18.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Uštemavanje kanala za provlačenje cijevi od kondenzata i freonske instalacije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25x10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m'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10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10x5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m'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15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85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19.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Izrada upojnog bunara volumena 1 m3 od plastičnog materijala. Stavka uključuje sve radove do pune gotovosti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85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lastRenderedPageBreak/>
              <w:t>I 20.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 xml:space="preserve">Sanacija prodora u unutrašnjosti stambenih prostora na betonskim zidovima i pločama upotrebom sanacijskih reparaturnih mortova i žbuka  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21.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Tlačna proba postavljenih freonskih instalacija. Dušikom na tlak od 30 bara u trajanju od 12 sati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22.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Vakumiranje freonskih instalacija i proba vakuma u trajanju od 12 sati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paušal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85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23.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Dopunjavanje sustava freonskih instalacija freonom R 410A, količinom po potrebi i uputama proizvođača opreme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kg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3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524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227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  <w:t>UKUPNO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  <w:t>II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  <w:t>MEHANIČKA VENTILACIJA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85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II 1.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Dobava i ugradnja aksijalnog ventilatora za odsis zraka iz sanitarnih čvorova. Ugraditi na visini većoj od 225 cm od gotovog poda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Proizvod: kao Vortice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Tip: Punto Evo Flexo 100/4'' ll 1ST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Isporuka uz ventilator uključuje: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Tehničke karakteristike: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IP45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 (m3/h) = 90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 (kW) = 0,009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230 V / 50 Hz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Uključivo sav ovjesni materijal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114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II 2.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Dobava i ugradnja aksijalnog ventilatora za odsis zraka iz sanitarnih čvorova. Ugraditi na visini većoj od 225 cm od gotovog poda, ventilator opremljen nepovratnom klapnom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Proizvod: kao Helios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Tip: ELS-V 60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Isporuka uz ventilator uključuje: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Tehničke karakteristike: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IP45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Q (m3/h) = 60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 (kW) = 0,018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230 V / 50 Hz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0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Uključivo sav ovjesni materijal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4</w:t>
            </w: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85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II 3.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Okrugli (spiro) kanali izrađeni iz čelične pocinčane trake debljine prema DIN 24190 i 24191, uključujići sve fazonske komade, pričvrsni i ovjesni materijal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do Ø125          s = 0,6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Ø140 - Ø250    s = 0,75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Ø280 - Ø500    s = 0,88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Ø500 - Ø1000  s = 1,00 mm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dimenzije: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Ø80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3</w:t>
            </w: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Ø100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6</w:t>
            </w: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Ø125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II 4.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Ispitivanje učinkovitosti ventilacije i izrada atestne dokumentacije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57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II 5.</w:t>
            </w: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Transportni troškovi, prijenos alata i materijala na gradilište, te povrat alata i viška materijala s gradilišta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gramStart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kompl</w:t>
            </w:r>
            <w:proofErr w:type="gramEnd"/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524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227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</w:tr>
      <w:tr w:rsidR="00FD526D" w:rsidRPr="00FD526D" w:rsidTr="00FD526D">
        <w:trPr>
          <w:trHeight w:val="33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  <w:t>UKUPNO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1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0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0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  <w:t>REKAPITULACIJA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 GRIJANJE I HLAĐENJE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II MEHANIČKA VENTILACIJA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UKUPNO: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PDV 25%:</w:t>
            </w: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30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2271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FD526D">
              <w:rPr>
                <w:rFonts w:ascii="Arial" w:hAnsi="Arial" w:cs="Arial"/>
                <w:sz w:val="22"/>
                <w:szCs w:val="22"/>
                <w:lang w:val="en-US"/>
              </w:rPr>
              <w:t> </w:t>
            </w:r>
          </w:p>
        </w:tc>
      </w:tr>
      <w:tr w:rsidR="00FD526D" w:rsidRPr="00FD526D" w:rsidTr="00FD526D">
        <w:trPr>
          <w:trHeight w:val="300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FD526D" w:rsidRPr="00FD526D" w:rsidTr="00FD526D">
        <w:trPr>
          <w:trHeight w:val="285"/>
        </w:trPr>
        <w:tc>
          <w:tcPr>
            <w:tcW w:w="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5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2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26D" w:rsidRPr="00FD526D" w:rsidRDefault="00FD526D" w:rsidP="00FD526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</w:tbl>
    <w:p w:rsidR="00FD526D" w:rsidRDefault="00FD526D" w:rsidP="00FD526D"/>
    <w:p w:rsidR="00FD526D" w:rsidRDefault="00FD526D" w:rsidP="00FD526D"/>
    <w:p w:rsidR="00FD526D" w:rsidRDefault="00FD526D" w:rsidP="00FD526D"/>
    <w:p w:rsidR="00FD526D" w:rsidRDefault="00FD526D" w:rsidP="00FD526D"/>
    <w:p w:rsidR="00FD526D" w:rsidRDefault="00FD526D" w:rsidP="00FD526D"/>
    <w:p w:rsidR="00FD526D" w:rsidRPr="00FD526D" w:rsidRDefault="00FD526D" w:rsidP="00FD526D"/>
    <w:p w:rsidR="00051DEF" w:rsidRPr="00690337" w:rsidRDefault="007E44AE" w:rsidP="00FD0DA7">
      <w:pPr>
        <w:pStyle w:val="Heading1"/>
        <w:keepLines/>
        <w:spacing w:line="276" w:lineRule="auto"/>
        <w:ind w:left="432" w:hanging="72"/>
        <w:jc w:val="left"/>
        <w:rPr>
          <w:rFonts w:ascii="Arial" w:hAnsi="Arial" w:cs="Arial"/>
          <w:color w:val="000000" w:themeColor="text1"/>
          <w:sz w:val="28"/>
          <w:szCs w:val="28"/>
        </w:rPr>
      </w:pPr>
      <w:r w:rsidRPr="00690337">
        <w:rPr>
          <w:rFonts w:ascii="Arial" w:hAnsi="Arial" w:cs="Arial"/>
          <w:color w:val="000000" w:themeColor="text1"/>
          <w:sz w:val="28"/>
          <w:szCs w:val="28"/>
        </w:rPr>
        <w:lastRenderedPageBreak/>
        <w:t>1</w:t>
      </w:r>
      <w:r w:rsidR="00EC4750">
        <w:rPr>
          <w:rFonts w:ascii="Arial" w:hAnsi="Arial" w:cs="Arial"/>
          <w:color w:val="000000" w:themeColor="text1"/>
          <w:sz w:val="28"/>
          <w:szCs w:val="28"/>
        </w:rPr>
        <w:t>1</w:t>
      </w:r>
      <w:r w:rsidR="00051DEF" w:rsidRPr="00690337">
        <w:rPr>
          <w:rFonts w:ascii="Arial" w:hAnsi="Arial" w:cs="Arial"/>
          <w:color w:val="000000" w:themeColor="text1"/>
          <w:sz w:val="28"/>
          <w:szCs w:val="28"/>
        </w:rPr>
        <w:t>. PROCJENA TROŠKOVA GRAĐENJA</w:t>
      </w:r>
    </w:p>
    <w:p w:rsidR="00051DEF" w:rsidRPr="00690337" w:rsidRDefault="00051DEF" w:rsidP="00051DEF">
      <w:pPr>
        <w:tabs>
          <w:tab w:val="left" w:pos="5387"/>
        </w:tabs>
        <w:rPr>
          <w:rFonts w:ascii="Arial" w:hAnsi="Arial" w:cs="Arial"/>
          <w:color w:val="000000" w:themeColor="text1"/>
        </w:rPr>
      </w:pPr>
    </w:p>
    <w:p w:rsidR="00051DEF" w:rsidRPr="00690337" w:rsidRDefault="00051DEF" w:rsidP="00051DEF">
      <w:pPr>
        <w:tabs>
          <w:tab w:val="left" w:pos="5387"/>
        </w:tabs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>Procijenjena investicijska vrijednost izrade</w:t>
      </w:r>
      <w:r w:rsidR="00927567" w:rsidRPr="00690337">
        <w:rPr>
          <w:rFonts w:ascii="Arial" w:hAnsi="Arial" w:cs="Arial"/>
          <w:color w:val="000000" w:themeColor="text1"/>
        </w:rPr>
        <w:t xml:space="preserve"> strojarskih</w:t>
      </w:r>
      <w:r w:rsidRPr="00690337">
        <w:rPr>
          <w:rFonts w:ascii="Arial" w:hAnsi="Arial" w:cs="Arial"/>
          <w:color w:val="000000" w:themeColor="text1"/>
        </w:rPr>
        <w:t xml:space="preserve"> instalacija</w:t>
      </w:r>
      <w:r w:rsidR="00927567" w:rsidRPr="00690337">
        <w:rPr>
          <w:rFonts w:ascii="Arial" w:hAnsi="Arial" w:cs="Arial"/>
          <w:color w:val="000000" w:themeColor="text1"/>
        </w:rPr>
        <w:t xml:space="preserve"> obrađeno u TD-0</w:t>
      </w:r>
      <w:r w:rsidR="00E13252">
        <w:rPr>
          <w:rFonts w:ascii="Arial" w:hAnsi="Arial" w:cs="Arial"/>
          <w:color w:val="000000" w:themeColor="text1"/>
        </w:rPr>
        <w:t>8</w:t>
      </w:r>
      <w:r w:rsidR="00927567" w:rsidRPr="00690337">
        <w:rPr>
          <w:rFonts w:ascii="Arial" w:hAnsi="Arial" w:cs="Arial"/>
          <w:color w:val="000000" w:themeColor="text1"/>
        </w:rPr>
        <w:t>-0</w:t>
      </w:r>
      <w:r w:rsidR="00896DBA" w:rsidRPr="00690337">
        <w:rPr>
          <w:rFonts w:ascii="Arial" w:hAnsi="Arial" w:cs="Arial"/>
          <w:color w:val="000000" w:themeColor="text1"/>
        </w:rPr>
        <w:t>5</w:t>
      </w:r>
      <w:r w:rsidRPr="00690337">
        <w:rPr>
          <w:rFonts w:ascii="Arial" w:hAnsi="Arial" w:cs="Arial"/>
          <w:color w:val="000000" w:themeColor="text1"/>
        </w:rPr>
        <w:t>/1</w:t>
      </w:r>
      <w:r w:rsidR="00927567" w:rsidRPr="00690337">
        <w:rPr>
          <w:rFonts w:ascii="Arial" w:hAnsi="Arial" w:cs="Arial"/>
          <w:color w:val="000000" w:themeColor="text1"/>
        </w:rPr>
        <w:t>8</w:t>
      </w:r>
      <w:r w:rsidR="00896DBA" w:rsidRPr="00690337">
        <w:rPr>
          <w:rFonts w:ascii="Arial" w:hAnsi="Arial" w:cs="Arial"/>
          <w:color w:val="000000" w:themeColor="text1"/>
        </w:rPr>
        <w:t xml:space="preserve"> GHV</w:t>
      </w:r>
      <w:r w:rsidR="00683D97">
        <w:rPr>
          <w:rFonts w:ascii="Arial" w:hAnsi="Arial" w:cs="Arial"/>
          <w:color w:val="000000" w:themeColor="text1"/>
        </w:rPr>
        <w:t xml:space="preserve"> </w:t>
      </w:r>
      <w:r w:rsidRPr="00690337">
        <w:rPr>
          <w:rFonts w:ascii="Arial" w:hAnsi="Arial" w:cs="Arial"/>
          <w:color w:val="000000" w:themeColor="text1"/>
        </w:rPr>
        <w:t>iznosi:</w:t>
      </w:r>
    </w:p>
    <w:p w:rsidR="00051DEF" w:rsidRPr="00690337" w:rsidRDefault="00051DEF" w:rsidP="00051DEF">
      <w:pPr>
        <w:tabs>
          <w:tab w:val="left" w:pos="5387"/>
        </w:tabs>
        <w:rPr>
          <w:rFonts w:ascii="Arial" w:hAnsi="Arial" w:cs="Arial"/>
          <w:color w:val="000000" w:themeColor="text1"/>
        </w:rPr>
      </w:pPr>
    </w:p>
    <w:p w:rsidR="00051DEF" w:rsidRPr="00690337" w:rsidRDefault="00051DEF" w:rsidP="00051DEF">
      <w:pPr>
        <w:tabs>
          <w:tab w:val="left" w:pos="5387"/>
        </w:tabs>
        <w:rPr>
          <w:rFonts w:ascii="Arial" w:hAnsi="Arial" w:cs="Arial"/>
          <w:color w:val="000000" w:themeColor="text1"/>
        </w:rPr>
      </w:pPr>
    </w:p>
    <w:p w:rsidR="00051DEF" w:rsidRPr="00690337" w:rsidRDefault="00051DEF" w:rsidP="00051DEF">
      <w:pPr>
        <w:tabs>
          <w:tab w:val="left" w:pos="5387"/>
        </w:tabs>
        <w:rPr>
          <w:rFonts w:ascii="Arial" w:hAnsi="Arial" w:cs="Arial"/>
          <w:color w:val="000000" w:themeColor="text1"/>
        </w:rPr>
      </w:pPr>
    </w:p>
    <w:p w:rsidR="00051DEF" w:rsidRPr="00690337" w:rsidRDefault="00051DEF" w:rsidP="00051DEF">
      <w:pPr>
        <w:tabs>
          <w:tab w:val="left" w:pos="5387"/>
        </w:tabs>
        <w:rPr>
          <w:rFonts w:ascii="Arial" w:hAnsi="Arial" w:cs="Arial"/>
          <w:color w:val="000000" w:themeColor="text1"/>
        </w:rPr>
      </w:pPr>
    </w:p>
    <w:p w:rsidR="00051DEF" w:rsidRPr="00690337" w:rsidRDefault="00187536" w:rsidP="00051DEF">
      <w:pPr>
        <w:tabs>
          <w:tab w:val="left" w:pos="5387"/>
        </w:tabs>
        <w:ind w:left="360"/>
        <w:rPr>
          <w:rFonts w:ascii="Arial" w:hAnsi="Arial" w:cs="Arial"/>
          <w:color w:val="000000" w:themeColor="text1"/>
          <w:u w:val="single"/>
        </w:rPr>
      </w:pPr>
      <w:r>
        <w:rPr>
          <w:rFonts w:ascii="Arial" w:hAnsi="Arial" w:cs="Arial"/>
          <w:color w:val="000000" w:themeColor="text1"/>
          <w:sz w:val="28"/>
          <w:szCs w:val="28"/>
          <w:u w:val="single"/>
        </w:rPr>
        <w:t>1</w:t>
      </w:r>
      <w:r w:rsidR="00FD526D">
        <w:rPr>
          <w:rFonts w:ascii="Arial" w:hAnsi="Arial" w:cs="Arial"/>
          <w:color w:val="000000" w:themeColor="text1"/>
          <w:sz w:val="28"/>
          <w:szCs w:val="28"/>
          <w:u w:val="single"/>
        </w:rPr>
        <w:t>30</w:t>
      </w:r>
      <w:r w:rsidR="00051DEF" w:rsidRPr="00690337">
        <w:rPr>
          <w:rFonts w:ascii="Arial" w:hAnsi="Arial" w:cs="Arial"/>
          <w:color w:val="000000" w:themeColor="text1"/>
          <w:sz w:val="28"/>
          <w:szCs w:val="28"/>
          <w:u w:val="single"/>
        </w:rPr>
        <w:t>.000,00 Kuna bez 25%PDV</w:t>
      </w:r>
    </w:p>
    <w:p w:rsidR="00051DEF" w:rsidRPr="00690337" w:rsidRDefault="00051DEF" w:rsidP="00051DEF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051DEF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051DEF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051DEF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bookmarkStart w:id="4" w:name="_GoBack"/>
      <w:bookmarkEnd w:id="4"/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  <w:t>Projektant:</w:t>
      </w:r>
    </w:p>
    <w:p w:rsidR="00051DEF" w:rsidRPr="00690337" w:rsidRDefault="00051DEF" w:rsidP="00051DEF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</w:rPr>
      </w:pPr>
    </w:p>
    <w:p w:rsidR="00051DEF" w:rsidRPr="00690337" w:rsidRDefault="00051DEF" w:rsidP="00051DEF">
      <w:pPr>
        <w:tabs>
          <w:tab w:val="left" w:pos="993"/>
        </w:tabs>
        <w:ind w:left="851"/>
        <w:jc w:val="both"/>
        <w:rPr>
          <w:rFonts w:ascii="Arial" w:hAnsi="Arial" w:cs="Arial"/>
          <w:color w:val="000000" w:themeColor="text1"/>
          <w:lang w:val="fr-FR"/>
        </w:rPr>
      </w:pP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Pr="00690337">
        <w:rPr>
          <w:rFonts w:ascii="Arial" w:hAnsi="Arial" w:cs="Arial"/>
          <w:color w:val="000000" w:themeColor="text1"/>
        </w:rPr>
        <w:tab/>
      </w:r>
      <w:r w:rsidR="00927567" w:rsidRPr="00690337">
        <w:rPr>
          <w:rFonts w:ascii="Arial" w:hAnsi="Arial" w:cs="Arial"/>
          <w:color w:val="000000" w:themeColor="text1"/>
        </w:rPr>
        <w:t xml:space="preserve">Dubravko Moravec </w:t>
      </w:r>
      <w:r w:rsidRPr="00690337">
        <w:rPr>
          <w:rFonts w:ascii="Arial" w:hAnsi="Arial" w:cs="Arial"/>
          <w:color w:val="000000" w:themeColor="text1"/>
          <w:lang w:val="fr-FR"/>
        </w:rPr>
        <w:t>dipl.ing.stroj.</w:t>
      </w: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051DEF" w:rsidRPr="00690337" w:rsidRDefault="00051DEF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18110A" w:rsidRPr="00690337" w:rsidRDefault="0018110A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3E36BE" w:rsidRPr="00690337" w:rsidRDefault="003E36BE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E87896" w:rsidRPr="00690337" w:rsidRDefault="00E87896" w:rsidP="004B1441">
      <w:pPr>
        <w:tabs>
          <w:tab w:val="left" w:pos="5387"/>
        </w:tabs>
        <w:ind w:left="360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4B1441" w:rsidRPr="00690337" w:rsidRDefault="004B1441" w:rsidP="00E87896">
      <w:pPr>
        <w:ind w:firstLine="708"/>
        <w:rPr>
          <w:rFonts w:ascii="Arial" w:hAnsi="Arial" w:cs="Arial"/>
          <w:b/>
          <w:color w:val="000000" w:themeColor="text1"/>
          <w:sz w:val="32"/>
          <w:szCs w:val="32"/>
        </w:rPr>
      </w:pPr>
      <w:r w:rsidRPr="00690337">
        <w:rPr>
          <w:rFonts w:ascii="Arial" w:hAnsi="Arial" w:cs="Arial"/>
          <w:b/>
          <w:color w:val="000000" w:themeColor="text1"/>
          <w:sz w:val="32"/>
          <w:szCs w:val="32"/>
        </w:rPr>
        <w:t>B. GRAFIČKI DIO</w:t>
      </w:r>
    </w:p>
    <w:sectPr w:rsidR="004B1441" w:rsidRPr="00690337" w:rsidSect="006166E4">
      <w:headerReference w:type="default" r:id="rId14"/>
      <w:footerReference w:type="default" r:id="rId15"/>
      <w:pgSz w:w="11907" w:h="16840" w:code="9"/>
      <w:pgMar w:top="958" w:right="927" w:bottom="970" w:left="1440" w:header="709" w:footer="37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1D95" w:rsidRDefault="001A1D95">
      <w:r>
        <w:separator/>
      </w:r>
    </w:p>
  </w:endnote>
  <w:endnote w:type="continuationSeparator" w:id="0">
    <w:p w:rsidR="001A1D95" w:rsidRDefault="001A1D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RO_Swiss-Bol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RO_Century_Schoolbk-Bol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583B" w:rsidRPr="00C96BEA" w:rsidRDefault="003E583B" w:rsidP="0067377D">
    <w:pPr>
      <w:pStyle w:val="Footer"/>
      <w:rPr>
        <w:rFonts w:cs="Arial"/>
        <w:i/>
        <w:color w:val="808080"/>
        <w:sz w:val="20"/>
      </w:rPr>
    </w:pPr>
    <w:r>
      <w:tab/>
    </w:r>
    <w:r>
      <w:rPr>
        <w:rFonts w:cs="Arial"/>
        <w:i/>
        <w:color w:val="808080"/>
        <w:sz w:val="20"/>
      </w:rPr>
      <w:t>M-projekt-2000</w:t>
    </w:r>
    <w:r w:rsidRPr="002F7C5F">
      <w:rPr>
        <w:rFonts w:cs="Arial"/>
        <w:i/>
        <w:color w:val="808080"/>
        <w:sz w:val="20"/>
      </w:rPr>
      <w:t xml:space="preserve"> d.o.o. </w:t>
    </w:r>
    <w:r>
      <w:rPr>
        <w:rFonts w:cs="Arial"/>
        <w:i/>
        <w:color w:val="808080"/>
        <w:sz w:val="20"/>
      </w:rPr>
      <w:t>Dubrovnik</w:t>
    </w:r>
  </w:p>
  <w:p w:rsidR="003E583B" w:rsidRPr="002F7C5F" w:rsidRDefault="003E583B" w:rsidP="0067377D">
    <w:pPr>
      <w:pStyle w:val="Footer"/>
      <w:rPr>
        <w:rFonts w:cs="Arial"/>
        <w:i/>
        <w:color w:val="808080"/>
        <w:sz w:val="20"/>
      </w:rPr>
    </w:pPr>
    <w:r w:rsidRPr="002F7C5F">
      <w:rPr>
        <w:rFonts w:cs="Arial"/>
        <w:i/>
        <w:color w:val="808080"/>
        <w:sz w:val="20"/>
      </w:rPr>
      <w:tab/>
      <w:t xml:space="preserve">Projektant : </w:t>
    </w:r>
    <w:r>
      <w:rPr>
        <w:rFonts w:cs="Arial"/>
        <w:i/>
        <w:color w:val="808080"/>
        <w:sz w:val="20"/>
      </w:rPr>
      <w:t>Dubravko Moravec</w:t>
    </w:r>
    <w:r w:rsidRPr="002F7C5F">
      <w:rPr>
        <w:rFonts w:cs="Arial"/>
        <w:i/>
        <w:color w:val="808080"/>
        <w:sz w:val="20"/>
      </w:rPr>
      <w:t xml:space="preserve"> dipl.ing.stroj.</w:t>
    </w:r>
  </w:p>
  <w:p w:rsidR="003E583B" w:rsidRDefault="003E583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1D95" w:rsidRDefault="001A1D95">
      <w:r>
        <w:separator/>
      </w:r>
    </w:p>
  </w:footnote>
  <w:footnote w:type="continuationSeparator" w:id="0">
    <w:p w:rsidR="001A1D95" w:rsidRDefault="001A1D9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583B" w:rsidRPr="00F3514C" w:rsidRDefault="003E583B" w:rsidP="00F3514C">
    <w:pPr>
      <w:pStyle w:val="Header"/>
      <w:rPr>
        <w:rFonts w:cs="Arial"/>
        <w:color w:val="808080"/>
        <w:sz w:val="16"/>
        <w:szCs w:val="16"/>
      </w:rPr>
    </w:pPr>
    <w:r w:rsidRPr="00F3514C">
      <w:rPr>
        <w:rFonts w:cs="Arial"/>
        <w:color w:val="808080"/>
        <w:sz w:val="16"/>
        <w:szCs w:val="16"/>
      </w:rPr>
      <w:t>Z</w:t>
    </w:r>
    <w:r>
      <w:rPr>
        <w:rFonts w:cs="Arial"/>
        <w:color w:val="808080"/>
        <w:sz w:val="16"/>
        <w:szCs w:val="16"/>
      </w:rPr>
      <w:t>OP:</w:t>
    </w:r>
    <w:r w:rsidR="007C7CA5">
      <w:rPr>
        <w:rFonts w:cs="Arial"/>
        <w:color w:val="808080"/>
        <w:sz w:val="16"/>
        <w:szCs w:val="16"/>
      </w:rPr>
      <w:t xml:space="preserve"> 04</w:t>
    </w:r>
    <w:r>
      <w:rPr>
        <w:rFonts w:cs="Arial"/>
        <w:color w:val="808080"/>
        <w:sz w:val="16"/>
        <w:szCs w:val="16"/>
      </w:rPr>
      <w:t>/18</w:t>
    </w:r>
    <w:r w:rsidRPr="00F3514C">
      <w:rPr>
        <w:rFonts w:cs="Arial"/>
        <w:color w:val="808080"/>
        <w:sz w:val="16"/>
        <w:szCs w:val="16"/>
      </w:rPr>
      <w:tab/>
    </w:r>
    <w:r w:rsidRPr="00F3514C">
      <w:rPr>
        <w:rFonts w:cs="Arial"/>
        <w:color w:val="808080"/>
        <w:sz w:val="16"/>
        <w:szCs w:val="16"/>
      </w:rPr>
      <w:tab/>
    </w:r>
    <w:r>
      <w:rPr>
        <w:rFonts w:cs="Arial"/>
        <w:color w:val="808080"/>
        <w:sz w:val="16"/>
        <w:szCs w:val="16"/>
      </w:rPr>
      <w:t>svibanj, 2018</w:t>
    </w:r>
    <w:r w:rsidRPr="00F3514C">
      <w:rPr>
        <w:rFonts w:cs="Arial"/>
        <w:color w:val="808080"/>
        <w:sz w:val="16"/>
        <w:szCs w:val="16"/>
      </w:rPr>
      <w:t xml:space="preserve">. </w:t>
    </w:r>
  </w:p>
  <w:p w:rsidR="003E583B" w:rsidRDefault="003E583B" w:rsidP="00B04938">
    <w:pPr>
      <w:pStyle w:val="Header"/>
      <w:rPr>
        <w:rFonts w:cs="Arial"/>
        <w:color w:val="808080"/>
        <w:sz w:val="16"/>
        <w:szCs w:val="16"/>
      </w:rPr>
    </w:pPr>
    <w:r>
      <w:rPr>
        <w:rFonts w:cs="Arial"/>
        <w:color w:val="808080"/>
        <w:sz w:val="16"/>
        <w:szCs w:val="16"/>
      </w:rPr>
      <w:t>Broj projekta: TD  0</w:t>
    </w:r>
    <w:r w:rsidR="007C7CA5">
      <w:rPr>
        <w:rFonts w:cs="Arial"/>
        <w:color w:val="808080"/>
        <w:sz w:val="16"/>
        <w:szCs w:val="16"/>
      </w:rPr>
      <w:t>8</w:t>
    </w:r>
    <w:r>
      <w:rPr>
        <w:rFonts w:cs="Arial"/>
        <w:color w:val="808080"/>
        <w:sz w:val="16"/>
        <w:szCs w:val="16"/>
      </w:rPr>
      <w:t>-05/18 GHV</w:t>
    </w:r>
  </w:p>
  <w:p w:rsidR="003E583B" w:rsidRPr="002F174B" w:rsidRDefault="003E583B" w:rsidP="00B04938">
    <w:pPr>
      <w:pStyle w:val="Header"/>
      <w:jc w:val="center"/>
      <w:rPr>
        <w:rFonts w:cs="Arial"/>
        <w:color w:val="808080"/>
        <w:sz w:val="16"/>
        <w:szCs w:val="16"/>
      </w:rPr>
    </w:pPr>
    <w:r>
      <w:rPr>
        <w:rFonts w:cs="Arial"/>
        <w:color w:val="808080"/>
        <w:sz w:val="16"/>
        <w:szCs w:val="16"/>
      </w:rPr>
      <w:t>I</w:t>
    </w:r>
    <w:r w:rsidR="00216FD6">
      <w:rPr>
        <w:rFonts w:cs="Arial"/>
        <w:color w:val="808080"/>
        <w:sz w:val="16"/>
        <w:szCs w:val="16"/>
      </w:rPr>
      <w:t xml:space="preserve">ZVEDBENI </w:t>
    </w:r>
    <w:r w:rsidR="00216FD6">
      <w:rPr>
        <w:rFonts w:cs="Arial"/>
        <w:color w:val="808080"/>
        <w:sz w:val="16"/>
        <w:szCs w:val="16"/>
      </w:rPr>
      <w:t>PROJEKT</w:t>
    </w:r>
    <w:r>
      <w:rPr>
        <w:rFonts w:cs="Arial"/>
        <w:color w:val="808080"/>
        <w:sz w:val="16"/>
        <w:szCs w:val="16"/>
      </w:rPr>
      <w:t xml:space="preserve"> STROJARSKI</w:t>
    </w:r>
    <w:r w:rsidR="00216FD6">
      <w:rPr>
        <w:rFonts w:cs="Arial"/>
        <w:color w:val="808080"/>
        <w:sz w:val="16"/>
        <w:szCs w:val="16"/>
      </w:rPr>
      <w:t>H INSTALACIJA</w:t>
    </w:r>
    <w:r>
      <w:rPr>
        <w:rFonts w:cs="Arial"/>
        <w:color w:val="808080"/>
        <w:sz w:val="16"/>
        <w:szCs w:val="16"/>
      </w:rPr>
      <w:t xml:space="preserve"> </w:t>
    </w:r>
  </w:p>
  <w:p w:rsidR="003E583B" w:rsidRPr="00F3514C" w:rsidRDefault="003E583B" w:rsidP="004F5524">
    <w:pPr>
      <w:jc w:val="center"/>
      <w:rPr>
        <w:rFonts w:ascii="Arial" w:hAnsi="Arial" w:cs="Arial"/>
        <w:color w:val="808080"/>
      </w:rPr>
    </w:pPr>
    <w:r>
      <w:rPr>
        <w:rFonts w:ascii="Arial" w:hAnsi="Arial" w:cs="Arial"/>
        <w:color w:val="808080"/>
        <w:sz w:val="16"/>
        <w:szCs w:val="16"/>
      </w:rPr>
      <w:t xml:space="preserve">Investitor: </w:t>
    </w:r>
    <w:r w:rsidR="007C7CA5">
      <w:rPr>
        <w:rFonts w:ascii="Arial" w:hAnsi="Arial" w:cs="Arial"/>
        <w:color w:val="808080"/>
        <w:sz w:val="16"/>
        <w:szCs w:val="16"/>
      </w:rPr>
      <w:t>GRAD DUBROVNIK, OIB 21712494719</w:t>
    </w:r>
    <w:r>
      <w:rPr>
        <w:rFonts w:ascii="Arial" w:hAnsi="Arial" w:cs="Arial"/>
        <w:color w:val="808080"/>
        <w:sz w:val="16"/>
        <w:szCs w:val="16"/>
      </w:rPr>
      <w:t>,</w:t>
    </w:r>
    <w:r w:rsidR="007C7CA5">
      <w:rPr>
        <w:rFonts w:ascii="Arial" w:hAnsi="Arial" w:cs="Arial"/>
        <w:color w:val="808080"/>
        <w:sz w:val="16"/>
        <w:szCs w:val="16"/>
      </w:rPr>
      <w:t xml:space="preserve"> Pred Dvorom 1</w:t>
    </w:r>
    <w:r>
      <w:rPr>
        <w:rFonts w:ascii="Arial" w:hAnsi="Arial" w:cs="Arial"/>
        <w:color w:val="808080"/>
        <w:sz w:val="16"/>
        <w:szCs w:val="16"/>
      </w:rPr>
      <w:t xml:space="preserve"> 20000 Dubrovnik</w:t>
    </w:r>
  </w:p>
  <w:p w:rsidR="003E583B" w:rsidRDefault="003E583B" w:rsidP="0067377D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47816"/>
    <w:multiLevelType w:val="multilevel"/>
    <w:tmpl w:val="8BACB03A"/>
    <w:lvl w:ilvl="0">
      <w:start w:val="3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1074"/>
        </w:tabs>
        <w:ind w:left="107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42"/>
        </w:tabs>
        <w:ind w:left="214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278"/>
        </w:tabs>
        <w:ind w:left="427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992"/>
        </w:tabs>
        <w:ind w:left="4992" w:hanging="2160"/>
      </w:pPr>
      <w:rPr>
        <w:rFonts w:hint="default"/>
      </w:rPr>
    </w:lvl>
  </w:abstractNum>
  <w:abstractNum w:abstractNumId="1">
    <w:nsid w:val="103E4A32"/>
    <w:multiLevelType w:val="hybridMultilevel"/>
    <w:tmpl w:val="9E8E48B6"/>
    <w:lvl w:ilvl="0" w:tplc="70201136"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200"/>
        </w:tabs>
        <w:ind w:left="12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920"/>
        </w:tabs>
        <w:ind w:left="19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640"/>
        </w:tabs>
        <w:ind w:left="26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360"/>
        </w:tabs>
        <w:ind w:left="33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080"/>
        </w:tabs>
        <w:ind w:left="40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4800"/>
        </w:tabs>
        <w:ind w:left="48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520"/>
        </w:tabs>
        <w:ind w:left="55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240"/>
        </w:tabs>
        <w:ind w:left="6240" w:hanging="360"/>
      </w:pPr>
      <w:rPr>
        <w:rFonts w:ascii="Wingdings" w:hAnsi="Wingdings" w:hint="default"/>
      </w:rPr>
    </w:lvl>
  </w:abstractNum>
  <w:abstractNum w:abstractNumId="2">
    <w:nsid w:val="12810D14"/>
    <w:multiLevelType w:val="hybridMultilevel"/>
    <w:tmpl w:val="BC92CD7C"/>
    <w:lvl w:ilvl="0" w:tplc="FFFFFFFF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2B30E6C"/>
    <w:multiLevelType w:val="hybridMultilevel"/>
    <w:tmpl w:val="93D83B3E"/>
    <w:lvl w:ilvl="0" w:tplc="380A470A">
      <w:start w:val="1"/>
      <w:numFmt w:val="decimal"/>
      <w:lvlText w:val="%1."/>
      <w:lvlJc w:val="left"/>
      <w:pPr>
        <w:ind w:left="1070" w:hanging="360"/>
      </w:pPr>
      <w:rPr>
        <w:rFonts w:hint="default"/>
        <w:b w:val="0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648" w:hanging="360"/>
      </w:pPr>
    </w:lvl>
    <w:lvl w:ilvl="2" w:tplc="0809001B" w:tentative="1">
      <w:start w:val="1"/>
      <w:numFmt w:val="lowerRoman"/>
      <w:lvlText w:val="%3."/>
      <w:lvlJc w:val="right"/>
      <w:pPr>
        <w:ind w:left="2368" w:hanging="180"/>
      </w:pPr>
    </w:lvl>
    <w:lvl w:ilvl="3" w:tplc="0809000F" w:tentative="1">
      <w:start w:val="1"/>
      <w:numFmt w:val="decimal"/>
      <w:lvlText w:val="%4."/>
      <w:lvlJc w:val="left"/>
      <w:pPr>
        <w:ind w:left="3088" w:hanging="360"/>
      </w:pPr>
    </w:lvl>
    <w:lvl w:ilvl="4" w:tplc="08090019" w:tentative="1">
      <w:start w:val="1"/>
      <w:numFmt w:val="lowerLetter"/>
      <w:lvlText w:val="%5."/>
      <w:lvlJc w:val="left"/>
      <w:pPr>
        <w:ind w:left="3808" w:hanging="360"/>
      </w:pPr>
    </w:lvl>
    <w:lvl w:ilvl="5" w:tplc="0809001B" w:tentative="1">
      <w:start w:val="1"/>
      <w:numFmt w:val="lowerRoman"/>
      <w:lvlText w:val="%6."/>
      <w:lvlJc w:val="right"/>
      <w:pPr>
        <w:ind w:left="4528" w:hanging="180"/>
      </w:pPr>
    </w:lvl>
    <w:lvl w:ilvl="6" w:tplc="0809000F" w:tentative="1">
      <w:start w:val="1"/>
      <w:numFmt w:val="decimal"/>
      <w:lvlText w:val="%7."/>
      <w:lvlJc w:val="left"/>
      <w:pPr>
        <w:ind w:left="5248" w:hanging="360"/>
      </w:pPr>
    </w:lvl>
    <w:lvl w:ilvl="7" w:tplc="08090019" w:tentative="1">
      <w:start w:val="1"/>
      <w:numFmt w:val="lowerLetter"/>
      <w:lvlText w:val="%8."/>
      <w:lvlJc w:val="left"/>
      <w:pPr>
        <w:ind w:left="5968" w:hanging="360"/>
      </w:pPr>
    </w:lvl>
    <w:lvl w:ilvl="8" w:tplc="08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>
    <w:nsid w:val="1A9862AB"/>
    <w:multiLevelType w:val="hybridMultilevel"/>
    <w:tmpl w:val="12DA7DF2"/>
    <w:lvl w:ilvl="0" w:tplc="590EE8B0">
      <w:start w:val="1"/>
      <w:numFmt w:val="decimal"/>
      <w:lvlText w:val="4.%1.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AD759E0"/>
    <w:multiLevelType w:val="hybridMultilevel"/>
    <w:tmpl w:val="5978DBDA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25736C98"/>
    <w:multiLevelType w:val="multilevel"/>
    <w:tmpl w:val="DD7436FC"/>
    <w:lvl w:ilvl="0">
      <w:start w:val="1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7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7">
    <w:nsid w:val="2BA50799"/>
    <w:multiLevelType w:val="singleLevel"/>
    <w:tmpl w:val="45867B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2D973387"/>
    <w:multiLevelType w:val="hybridMultilevel"/>
    <w:tmpl w:val="DC2879B0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</w:lvl>
    <w:lvl w:ilvl="1" w:tplc="DBF00A7C">
      <w:numFmt w:val="bullet"/>
      <w:lvlText w:val="-"/>
      <w:lvlJc w:val="left"/>
      <w:pPr>
        <w:tabs>
          <w:tab w:val="num" w:pos="1789"/>
        </w:tabs>
        <w:ind w:left="1789" w:hanging="360"/>
      </w:pPr>
      <w:rPr>
        <w:rFonts w:ascii="Times New Roman" w:eastAsia="Times New Roman" w:hAnsi="Times New Roman" w:cs="Times New Roman" w:hint="default"/>
      </w:rPr>
    </w:lvl>
    <w:lvl w:ilvl="2" w:tplc="AF8294A2">
      <w:start w:val="10"/>
      <w:numFmt w:val="decimal"/>
      <w:lvlText w:val="%3"/>
      <w:lvlJc w:val="left"/>
      <w:pPr>
        <w:ind w:left="2689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9">
    <w:nsid w:val="38B53855"/>
    <w:multiLevelType w:val="hybridMultilevel"/>
    <w:tmpl w:val="B79EC2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2CC4592"/>
    <w:multiLevelType w:val="singleLevel"/>
    <w:tmpl w:val="499A0C3A"/>
    <w:lvl w:ilvl="0">
      <w:start w:val="1"/>
      <w:numFmt w:val="upp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1">
    <w:nsid w:val="49477B8E"/>
    <w:multiLevelType w:val="hybridMultilevel"/>
    <w:tmpl w:val="84E2741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CB2210C"/>
    <w:multiLevelType w:val="hybridMultilevel"/>
    <w:tmpl w:val="84E2741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22461D"/>
    <w:multiLevelType w:val="hybridMultilevel"/>
    <w:tmpl w:val="544C3D1E"/>
    <w:lvl w:ilvl="0" w:tplc="042C70E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8AA455D"/>
    <w:multiLevelType w:val="hybridMultilevel"/>
    <w:tmpl w:val="527E10C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ABF2C13"/>
    <w:multiLevelType w:val="singleLevel"/>
    <w:tmpl w:val="BE2E8F44"/>
    <w:lvl w:ilvl="0">
      <w:start w:val="1"/>
      <w:numFmt w:val="bullet"/>
      <w:lvlText w:val="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</w:abstractNum>
  <w:abstractNum w:abstractNumId="16">
    <w:nsid w:val="5B2D1113"/>
    <w:multiLevelType w:val="hybridMultilevel"/>
    <w:tmpl w:val="45845DD0"/>
    <w:lvl w:ilvl="0" w:tplc="5F08244E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1CE363A"/>
    <w:multiLevelType w:val="hybridMultilevel"/>
    <w:tmpl w:val="28000C1E"/>
    <w:lvl w:ilvl="0" w:tplc="041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88977E9"/>
    <w:multiLevelType w:val="multilevel"/>
    <w:tmpl w:val="FF9C8AF6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>
    <w:nsid w:val="7AC23530"/>
    <w:multiLevelType w:val="hybridMultilevel"/>
    <w:tmpl w:val="22CC4688"/>
    <w:lvl w:ilvl="0" w:tplc="041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5"/>
  </w:num>
  <w:num w:numId="4">
    <w:abstractNumId w:val="0"/>
  </w:num>
  <w:num w:numId="5">
    <w:abstractNumId w:val="15"/>
  </w:num>
  <w:num w:numId="6">
    <w:abstractNumId w:val="2"/>
  </w:num>
  <w:num w:numId="7">
    <w:abstractNumId w:val="4"/>
  </w:num>
  <w:num w:numId="8">
    <w:abstractNumId w:val="1"/>
  </w:num>
  <w:num w:numId="9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3"/>
  </w:num>
  <w:num w:numId="13">
    <w:abstractNumId w:val="11"/>
  </w:num>
  <w:num w:numId="14">
    <w:abstractNumId w:val="6"/>
  </w:num>
  <w:num w:numId="15">
    <w:abstractNumId w:val="16"/>
  </w:num>
  <w:num w:numId="16">
    <w:abstractNumId w:val="14"/>
  </w:num>
  <w:num w:numId="17">
    <w:abstractNumId w:val="18"/>
  </w:num>
  <w:num w:numId="18">
    <w:abstractNumId w:val="12"/>
  </w:num>
  <w:num w:numId="19">
    <w:abstractNumId w:val="7"/>
  </w:num>
  <w:num w:numId="2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15DB6"/>
    <w:rsid w:val="0000118A"/>
    <w:rsid w:val="00004B1B"/>
    <w:rsid w:val="00007DDB"/>
    <w:rsid w:val="000122DC"/>
    <w:rsid w:val="00013AB2"/>
    <w:rsid w:val="00015143"/>
    <w:rsid w:val="00016AC3"/>
    <w:rsid w:val="00022BC8"/>
    <w:rsid w:val="00023B2B"/>
    <w:rsid w:val="00032B66"/>
    <w:rsid w:val="00037CC9"/>
    <w:rsid w:val="00041092"/>
    <w:rsid w:val="000463ED"/>
    <w:rsid w:val="00050289"/>
    <w:rsid w:val="00051DEF"/>
    <w:rsid w:val="0005357B"/>
    <w:rsid w:val="00055172"/>
    <w:rsid w:val="0005540F"/>
    <w:rsid w:val="000610B6"/>
    <w:rsid w:val="00061F44"/>
    <w:rsid w:val="00062C8A"/>
    <w:rsid w:val="00063284"/>
    <w:rsid w:val="00065285"/>
    <w:rsid w:val="00067A77"/>
    <w:rsid w:val="00070ECE"/>
    <w:rsid w:val="00074BBF"/>
    <w:rsid w:val="000752A8"/>
    <w:rsid w:val="000770AB"/>
    <w:rsid w:val="00082C62"/>
    <w:rsid w:val="00086229"/>
    <w:rsid w:val="00087F6F"/>
    <w:rsid w:val="00092077"/>
    <w:rsid w:val="0009312D"/>
    <w:rsid w:val="000931E7"/>
    <w:rsid w:val="0009658B"/>
    <w:rsid w:val="000A1FD5"/>
    <w:rsid w:val="000A422A"/>
    <w:rsid w:val="000A6D32"/>
    <w:rsid w:val="000A7091"/>
    <w:rsid w:val="000B26CD"/>
    <w:rsid w:val="000B670D"/>
    <w:rsid w:val="000B75CD"/>
    <w:rsid w:val="000C08A4"/>
    <w:rsid w:val="000C1B08"/>
    <w:rsid w:val="000D0973"/>
    <w:rsid w:val="000D10B5"/>
    <w:rsid w:val="000D4E21"/>
    <w:rsid w:val="000E040E"/>
    <w:rsid w:val="000E055B"/>
    <w:rsid w:val="000E7F8B"/>
    <w:rsid w:val="000F1357"/>
    <w:rsid w:val="000F18D6"/>
    <w:rsid w:val="000F61FA"/>
    <w:rsid w:val="0010225D"/>
    <w:rsid w:val="00113FB3"/>
    <w:rsid w:val="001158B7"/>
    <w:rsid w:val="00116213"/>
    <w:rsid w:val="00116A42"/>
    <w:rsid w:val="00116B2D"/>
    <w:rsid w:val="00116C6C"/>
    <w:rsid w:val="00121621"/>
    <w:rsid w:val="001362C3"/>
    <w:rsid w:val="00136511"/>
    <w:rsid w:val="00137B6F"/>
    <w:rsid w:val="00144285"/>
    <w:rsid w:val="00151A09"/>
    <w:rsid w:val="00156CE9"/>
    <w:rsid w:val="00156E7E"/>
    <w:rsid w:val="001574E1"/>
    <w:rsid w:val="00157FBF"/>
    <w:rsid w:val="001606C4"/>
    <w:rsid w:val="0018110A"/>
    <w:rsid w:val="001826E5"/>
    <w:rsid w:val="001831B0"/>
    <w:rsid w:val="00186205"/>
    <w:rsid w:val="00187536"/>
    <w:rsid w:val="00187C2C"/>
    <w:rsid w:val="001976B7"/>
    <w:rsid w:val="00197E19"/>
    <w:rsid w:val="001A1D95"/>
    <w:rsid w:val="001A24D0"/>
    <w:rsid w:val="001A52B1"/>
    <w:rsid w:val="001B4251"/>
    <w:rsid w:val="001B477E"/>
    <w:rsid w:val="001C1F7E"/>
    <w:rsid w:val="001D32A2"/>
    <w:rsid w:val="001D645E"/>
    <w:rsid w:val="001D6DE6"/>
    <w:rsid w:val="001E0DDD"/>
    <w:rsid w:val="001E356E"/>
    <w:rsid w:val="001F15FF"/>
    <w:rsid w:val="001F1939"/>
    <w:rsid w:val="001F46DE"/>
    <w:rsid w:val="001F6AE8"/>
    <w:rsid w:val="001F7A41"/>
    <w:rsid w:val="00200244"/>
    <w:rsid w:val="002002F0"/>
    <w:rsid w:val="00204BDE"/>
    <w:rsid w:val="00214093"/>
    <w:rsid w:val="00216FD6"/>
    <w:rsid w:val="0022074A"/>
    <w:rsid w:val="00220C7B"/>
    <w:rsid w:val="002214F6"/>
    <w:rsid w:val="00231055"/>
    <w:rsid w:val="002329DD"/>
    <w:rsid w:val="002332CF"/>
    <w:rsid w:val="00245C14"/>
    <w:rsid w:val="00246504"/>
    <w:rsid w:val="00250CCB"/>
    <w:rsid w:val="00253D0E"/>
    <w:rsid w:val="002547D7"/>
    <w:rsid w:val="002626E8"/>
    <w:rsid w:val="002655B0"/>
    <w:rsid w:val="00272415"/>
    <w:rsid w:val="00273A43"/>
    <w:rsid w:val="0028145C"/>
    <w:rsid w:val="00283A49"/>
    <w:rsid w:val="00285083"/>
    <w:rsid w:val="002A5168"/>
    <w:rsid w:val="002A701B"/>
    <w:rsid w:val="002B0389"/>
    <w:rsid w:val="002B1236"/>
    <w:rsid w:val="002B41B1"/>
    <w:rsid w:val="002B41C4"/>
    <w:rsid w:val="002B58F3"/>
    <w:rsid w:val="002B6DAC"/>
    <w:rsid w:val="002B7399"/>
    <w:rsid w:val="002C5B3F"/>
    <w:rsid w:val="002D06D0"/>
    <w:rsid w:val="002D4630"/>
    <w:rsid w:val="002D5AF4"/>
    <w:rsid w:val="002D5CBC"/>
    <w:rsid w:val="002E0F14"/>
    <w:rsid w:val="002F174B"/>
    <w:rsid w:val="002F1E0F"/>
    <w:rsid w:val="002F66BE"/>
    <w:rsid w:val="002F7C5F"/>
    <w:rsid w:val="0030283D"/>
    <w:rsid w:val="00303063"/>
    <w:rsid w:val="003100E0"/>
    <w:rsid w:val="003108D9"/>
    <w:rsid w:val="00311119"/>
    <w:rsid w:val="0031290C"/>
    <w:rsid w:val="00314FF7"/>
    <w:rsid w:val="003229D5"/>
    <w:rsid w:val="00322BBD"/>
    <w:rsid w:val="00330BC0"/>
    <w:rsid w:val="00331A27"/>
    <w:rsid w:val="00333807"/>
    <w:rsid w:val="00341F09"/>
    <w:rsid w:val="00342D0D"/>
    <w:rsid w:val="00352B9A"/>
    <w:rsid w:val="003637C3"/>
    <w:rsid w:val="003640A0"/>
    <w:rsid w:val="00380AD1"/>
    <w:rsid w:val="00383763"/>
    <w:rsid w:val="00391D7F"/>
    <w:rsid w:val="003A0B68"/>
    <w:rsid w:val="003A2786"/>
    <w:rsid w:val="003A4469"/>
    <w:rsid w:val="003A59EC"/>
    <w:rsid w:val="003A628E"/>
    <w:rsid w:val="003B100F"/>
    <w:rsid w:val="003B2D88"/>
    <w:rsid w:val="003B519B"/>
    <w:rsid w:val="003C2D1A"/>
    <w:rsid w:val="003C31E4"/>
    <w:rsid w:val="003D34B6"/>
    <w:rsid w:val="003D3A09"/>
    <w:rsid w:val="003D542B"/>
    <w:rsid w:val="003D7672"/>
    <w:rsid w:val="003E36BE"/>
    <w:rsid w:val="003E583B"/>
    <w:rsid w:val="003F2F18"/>
    <w:rsid w:val="003F4785"/>
    <w:rsid w:val="003F4FEA"/>
    <w:rsid w:val="003F5B65"/>
    <w:rsid w:val="003F602B"/>
    <w:rsid w:val="003F6BFE"/>
    <w:rsid w:val="003F6E4D"/>
    <w:rsid w:val="00403A2E"/>
    <w:rsid w:val="0040713D"/>
    <w:rsid w:val="00413551"/>
    <w:rsid w:val="004205BD"/>
    <w:rsid w:val="004219DA"/>
    <w:rsid w:val="00422517"/>
    <w:rsid w:val="00423E2B"/>
    <w:rsid w:val="004241A4"/>
    <w:rsid w:val="00427F2E"/>
    <w:rsid w:val="00434117"/>
    <w:rsid w:val="0043657A"/>
    <w:rsid w:val="0044557E"/>
    <w:rsid w:val="00474059"/>
    <w:rsid w:val="0047520B"/>
    <w:rsid w:val="0047783E"/>
    <w:rsid w:val="00487C7C"/>
    <w:rsid w:val="004912CD"/>
    <w:rsid w:val="00494F8F"/>
    <w:rsid w:val="0049510B"/>
    <w:rsid w:val="00495866"/>
    <w:rsid w:val="00497E6F"/>
    <w:rsid w:val="004A29A9"/>
    <w:rsid w:val="004B1441"/>
    <w:rsid w:val="004B2678"/>
    <w:rsid w:val="004B718B"/>
    <w:rsid w:val="004C32CD"/>
    <w:rsid w:val="004C7529"/>
    <w:rsid w:val="004D0EE7"/>
    <w:rsid w:val="004D4AA5"/>
    <w:rsid w:val="004E0422"/>
    <w:rsid w:val="004E080F"/>
    <w:rsid w:val="004E2B7F"/>
    <w:rsid w:val="004E64C3"/>
    <w:rsid w:val="004E76B2"/>
    <w:rsid w:val="004F12E9"/>
    <w:rsid w:val="004F3BC3"/>
    <w:rsid w:val="004F5524"/>
    <w:rsid w:val="004F58E2"/>
    <w:rsid w:val="0050211E"/>
    <w:rsid w:val="00507025"/>
    <w:rsid w:val="005147F7"/>
    <w:rsid w:val="0051495C"/>
    <w:rsid w:val="00516D50"/>
    <w:rsid w:val="00526710"/>
    <w:rsid w:val="00527139"/>
    <w:rsid w:val="005333FF"/>
    <w:rsid w:val="00540770"/>
    <w:rsid w:val="00546244"/>
    <w:rsid w:val="00550961"/>
    <w:rsid w:val="00556264"/>
    <w:rsid w:val="00557450"/>
    <w:rsid w:val="00561FE7"/>
    <w:rsid w:val="00562A4C"/>
    <w:rsid w:val="005636C9"/>
    <w:rsid w:val="00564F95"/>
    <w:rsid w:val="00571A73"/>
    <w:rsid w:val="00572EF3"/>
    <w:rsid w:val="00573169"/>
    <w:rsid w:val="00575CDD"/>
    <w:rsid w:val="00581F5C"/>
    <w:rsid w:val="00584535"/>
    <w:rsid w:val="0058628D"/>
    <w:rsid w:val="00590177"/>
    <w:rsid w:val="0059063E"/>
    <w:rsid w:val="005909AA"/>
    <w:rsid w:val="00591716"/>
    <w:rsid w:val="00593B5B"/>
    <w:rsid w:val="00593DC3"/>
    <w:rsid w:val="00595253"/>
    <w:rsid w:val="00595A6A"/>
    <w:rsid w:val="0059619F"/>
    <w:rsid w:val="005A1FA6"/>
    <w:rsid w:val="005B26F7"/>
    <w:rsid w:val="005B57C9"/>
    <w:rsid w:val="005C031D"/>
    <w:rsid w:val="005C26CD"/>
    <w:rsid w:val="005C3E19"/>
    <w:rsid w:val="005C7F87"/>
    <w:rsid w:val="005D25A3"/>
    <w:rsid w:val="005D470A"/>
    <w:rsid w:val="005D4D64"/>
    <w:rsid w:val="005D5498"/>
    <w:rsid w:val="005E638B"/>
    <w:rsid w:val="005F52B4"/>
    <w:rsid w:val="005F6D47"/>
    <w:rsid w:val="00606D30"/>
    <w:rsid w:val="00607093"/>
    <w:rsid w:val="00607A24"/>
    <w:rsid w:val="00607C60"/>
    <w:rsid w:val="006166E4"/>
    <w:rsid w:val="00627C48"/>
    <w:rsid w:val="00632C2F"/>
    <w:rsid w:val="00651775"/>
    <w:rsid w:val="00652ED3"/>
    <w:rsid w:val="00653130"/>
    <w:rsid w:val="00654C7A"/>
    <w:rsid w:val="00656EB2"/>
    <w:rsid w:val="006600E4"/>
    <w:rsid w:val="00664A5F"/>
    <w:rsid w:val="00666081"/>
    <w:rsid w:val="006666C5"/>
    <w:rsid w:val="00666EBE"/>
    <w:rsid w:val="00671709"/>
    <w:rsid w:val="00672B87"/>
    <w:rsid w:val="0067318F"/>
    <w:rsid w:val="0067377D"/>
    <w:rsid w:val="00674C5B"/>
    <w:rsid w:val="0067588B"/>
    <w:rsid w:val="006802E4"/>
    <w:rsid w:val="00683D97"/>
    <w:rsid w:val="00690337"/>
    <w:rsid w:val="0069146B"/>
    <w:rsid w:val="00696867"/>
    <w:rsid w:val="00697742"/>
    <w:rsid w:val="006A1A98"/>
    <w:rsid w:val="006A438A"/>
    <w:rsid w:val="006A50A9"/>
    <w:rsid w:val="006A5112"/>
    <w:rsid w:val="006A7AB0"/>
    <w:rsid w:val="006B40B5"/>
    <w:rsid w:val="006C0EEF"/>
    <w:rsid w:val="006C27FF"/>
    <w:rsid w:val="006C51B7"/>
    <w:rsid w:val="006C7E4C"/>
    <w:rsid w:val="006D3449"/>
    <w:rsid w:val="006D6E40"/>
    <w:rsid w:val="006D75F1"/>
    <w:rsid w:val="006E3B9C"/>
    <w:rsid w:val="00701518"/>
    <w:rsid w:val="00710C02"/>
    <w:rsid w:val="00714444"/>
    <w:rsid w:val="007156D2"/>
    <w:rsid w:val="00715AA2"/>
    <w:rsid w:val="00715C5D"/>
    <w:rsid w:val="00732072"/>
    <w:rsid w:val="00736BC5"/>
    <w:rsid w:val="00741997"/>
    <w:rsid w:val="00750D65"/>
    <w:rsid w:val="00753AC7"/>
    <w:rsid w:val="00754ADE"/>
    <w:rsid w:val="007550B4"/>
    <w:rsid w:val="00760507"/>
    <w:rsid w:val="00761CE2"/>
    <w:rsid w:val="00762F87"/>
    <w:rsid w:val="00770728"/>
    <w:rsid w:val="00770912"/>
    <w:rsid w:val="00770D9F"/>
    <w:rsid w:val="00771D0A"/>
    <w:rsid w:val="00775680"/>
    <w:rsid w:val="00775CCE"/>
    <w:rsid w:val="00775E72"/>
    <w:rsid w:val="00777E9E"/>
    <w:rsid w:val="007872AB"/>
    <w:rsid w:val="00787D9F"/>
    <w:rsid w:val="00793307"/>
    <w:rsid w:val="00793C75"/>
    <w:rsid w:val="007949BE"/>
    <w:rsid w:val="007A1B59"/>
    <w:rsid w:val="007A3B6E"/>
    <w:rsid w:val="007A4CF2"/>
    <w:rsid w:val="007A7FC1"/>
    <w:rsid w:val="007B1185"/>
    <w:rsid w:val="007B1F62"/>
    <w:rsid w:val="007B4686"/>
    <w:rsid w:val="007B7016"/>
    <w:rsid w:val="007C1127"/>
    <w:rsid w:val="007C4E47"/>
    <w:rsid w:val="007C68FC"/>
    <w:rsid w:val="007C7CA5"/>
    <w:rsid w:val="007D4B9A"/>
    <w:rsid w:val="007D52E2"/>
    <w:rsid w:val="007D5E58"/>
    <w:rsid w:val="007E4113"/>
    <w:rsid w:val="007E44AE"/>
    <w:rsid w:val="007F153D"/>
    <w:rsid w:val="007F3B77"/>
    <w:rsid w:val="008019D0"/>
    <w:rsid w:val="008033C2"/>
    <w:rsid w:val="00805CDD"/>
    <w:rsid w:val="00806B70"/>
    <w:rsid w:val="0081472A"/>
    <w:rsid w:val="00814E15"/>
    <w:rsid w:val="00817641"/>
    <w:rsid w:val="00825685"/>
    <w:rsid w:val="008316A3"/>
    <w:rsid w:val="008354DF"/>
    <w:rsid w:val="00840F9A"/>
    <w:rsid w:val="0084306A"/>
    <w:rsid w:val="00844A4A"/>
    <w:rsid w:val="00847D35"/>
    <w:rsid w:val="008534AD"/>
    <w:rsid w:val="00853E28"/>
    <w:rsid w:val="0085439B"/>
    <w:rsid w:val="00862E38"/>
    <w:rsid w:val="008651A2"/>
    <w:rsid w:val="00866C80"/>
    <w:rsid w:val="00866D19"/>
    <w:rsid w:val="008708AB"/>
    <w:rsid w:val="00870DF2"/>
    <w:rsid w:val="00870E86"/>
    <w:rsid w:val="008757EC"/>
    <w:rsid w:val="00883E18"/>
    <w:rsid w:val="00896DBA"/>
    <w:rsid w:val="008A1627"/>
    <w:rsid w:val="008A1EDA"/>
    <w:rsid w:val="008B0AE8"/>
    <w:rsid w:val="008B4C68"/>
    <w:rsid w:val="008C1870"/>
    <w:rsid w:val="008C3EEC"/>
    <w:rsid w:val="008C4D23"/>
    <w:rsid w:val="008C5548"/>
    <w:rsid w:val="008D122E"/>
    <w:rsid w:val="008D5328"/>
    <w:rsid w:val="008D54AB"/>
    <w:rsid w:val="008D6686"/>
    <w:rsid w:val="008E062C"/>
    <w:rsid w:val="008E0BB3"/>
    <w:rsid w:val="008E38C5"/>
    <w:rsid w:val="008E4ED1"/>
    <w:rsid w:val="008E72FC"/>
    <w:rsid w:val="0090501F"/>
    <w:rsid w:val="00907F68"/>
    <w:rsid w:val="00923A51"/>
    <w:rsid w:val="00924C3E"/>
    <w:rsid w:val="0092703F"/>
    <w:rsid w:val="00927567"/>
    <w:rsid w:val="009300E7"/>
    <w:rsid w:val="0094116D"/>
    <w:rsid w:val="009416FB"/>
    <w:rsid w:val="00943777"/>
    <w:rsid w:val="0094483F"/>
    <w:rsid w:val="00945683"/>
    <w:rsid w:val="00950C82"/>
    <w:rsid w:val="00952F0C"/>
    <w:rsid w:val="009637EB"/>
    <w:rsid w:val="009643AE"/>
    <w:rsid w:val="00965F36"/>
    <w:rsid w:val="00966012"/>
    <w:rsid w:val="00974DEA"/>
    <w:rsid w:val="00977A7A"/>
    <w:rsid w:val="00977B21"/>
    <w:rsid w:val="00982428"/>
    <w:rsid w:val="00994784"/>
    <w:rsid w:val="00995FB5"/>
    <w:rsid w:val="009B0B04"/>
    <w:rsid w:val="009B21F0"/>
    <w:rsid w:val="009B4874"/>
    <w:rsid w:val="009B6FD5"/>
    <w:rsid w:val="009B7A0A"/>
    <w:rsid w:val="009C2BC3"/>
    <w:rsid w:val="009C3C4A"/>
    <w:rsid w:val="009D0574"/>
    <w:rsid w:val="009E31A0"/>
    <w:rsid w:val="009E425F"/>
    <w:rsid w:val="009F3641"/>
    <w:rsid w:val="009F4736"/>
    <w:rsid w:val="009F5596"/>
    <w:rsid w:val="009F705D"/>
    <w:rsid w:val="00A05541"/>
    <w:rsid w:val="00A10EEA"/>
    <w:rsid w:val="00A11C7A"/>
    <w:rsid w:val="00A13495"/>
    <w:rsid w:val="00A1361F"/>
    <w:rsid w:val="00A16EBA"/>
    <w:rsid w:val="00A23726"/>
    <w:rsid w:val="00A27601"/>
    <w:rsid w:val="00A32541"/>
    <w:rsid w:val="00A3437A"/>
    <w:rsid w:val="00A35618"/>
    <w:rsid w:val="00A35FC0"/>
    <w:rsid w:val="00A36502"/>
    <w:rsid w:val="00A37D00"/>
    <w:rsid w:val="00A41DC8"/>
    <w:rsid w:val="00A43034"/>
    <w:rsid w:val="00A4572D"/>
    <w:rsid w:val="00A5195F"/>
    <w:rsid w:val="00A5753D"/>
    <w:rsid w:val="00A57CB3"/>
    <w:rsid w:val="00A64625"/>
    <w:rsid w:val="00A64644"/>
    <w:rsid w:val="00A70B98"/>
    <w:rsid w:val="00A824AC"/>
    <w:rsid w:val="00A92085"/>
    <w:rsid w:val="00A93175"/>
    <w:rsid w:val="00A95DE1"/>
    <w:rsid w:val="00A96DBC"/>
    <w:rsid w:val="00AA4A69"/>
    <w:rsid w:val="00AB2109"/>
    <w:rsid w:val="00AB5398"/>
    <w:rsid w:val="00AB7468"/>
    <w:rsid w:val="00AD0C2B"/>
    <w:rsid w:val="00AD3535"/>
    <w:rsid w:val="00AD404A"/>
    <w:rsid w:val="00AE3749"/>
    <w:rsid w:val="00AE6FA6"/>
    <w:rsid w:val="00AF0F44"/>
    <w:rsid w:val="00B003C8"/>
    <w:rsid w:val="00B00DCE"/>
    <w:rsid w:val="00B045CF"/>
    <w:rsid w:val="00B04938"/>
    <w:rsid w:val="00B132CC"/>
    <w:rsid w:val="00B162ED"/>
    <w:rsid w:val="00B16E20"/>
    <w:rsid w:val="00B245AB"/>
    <w:rsid w:val="00B25C62"/>
    <w:rsid w:val="00B25E17"/>
    <w:rsid w:val="00B36448"/>
    <w:rsid w:val="00B37218"/>
    <w:rsid w:val="00B37692"/>
    <w:rsid w:val="00B40ECF"/>
    <w:rsid w:val="00B4641B"/>
    <w:rsid w:val="00B536AC"/>
    <w:rsid w:val="00B645C3"/>
    <w:rsid w:val="00B71320"/>
    <w:rsid w:val="00B848B6"/>
    <w:rsid w:val="00B87583"/>
    <w:rsid w:val="00B87C44"/>
    <w:rsid w:val="00B91215"/>
    <w:rsid w:val="00B92F3F"/>
    <w:rsid w:val="00BA25B3"/>
    <w:rsid w:val="00BA5226"/>
    <w:rsid w:val="00BB1718"/>
    <w:rsid w:val="00BB770F"/>
    <w:rsid w:val="00BC1537"/>
    <w:rsid w:val="00BC2489"/>
    <w:rsid w:val="00BC723E"/>
    <w:rsid w:val="00BD0B9C"/>
    <w:rsid w:val="00BD3FB9"/>
    <w:rsid w:val="00BD798B"/>
    <w:rsid w:val="00BE23D6"/>
    <w:rsid w:val="00BE4A3E"/>
    <w:rsid w:val="00BE7590"/>
    <w:rsid w:val="00BF10C9"/>
    <w:rsid w:val="00BF1561"/>
    <w:rsid w:val="00BF2199"/>
    <w:rsid w:val="00C006AE"/>
    <w:rsid w:val="00C073CE"/>
    <w:rsid w:val="00C169EC"/>
    <w:rsid w:val="00C20630"/>
    <w:rsid w:val="00C22741"/>
    <w:rsid w:val="00C2391E"/>
    <w:rsid w:val="00C3268A"/>
    <w:rsid w:val="00C3480D"/>
    <w:rsid w:val="00C370E9"/>
    <w:rsid w:val="00C43D2C"/>
    <w:rsid w:val="00C4527E"/>
    <w:rsid w:val="00C457ED"/>
    <w:rsid w:val="00C47CA9"/>
    <w:rsid w:val="00C53808"/>
    <w:rsid w:val="00C55362"/>
    <w:rsid w:val="00C712FB"/>
    <w:rsid w:val="00C73388"/>
    <w:rsid w:val="00C776D0"/>
    <w:rsid w:val="00C85554"/>
    <w:rsid w:val="00C96BEA"/>
    <w:rsid w:val="00CA2F83"/>
    <w:rsid w:val="00CA39DE"/>
    <w:rsid w:val="00CB6B8A"/>
    <w:rsid w:val="00CC081B"/>
    <w:rsid w:val="00CC0DF4"/>
    <w:rsid w:val="00CC75C1"/>
    <w:rsid w:val="00CD604F"/>
    <w:rsid w:val="00CF0BF1"/>
    <w:rsid w:val="00CF1447"/>
    <w:rsid w:val="00CF1E27"/>
    <w:rsid w:val="00CF2429"/>
    <w:rsid w:val="00CF26BF"/>
    <w:rsid w:val="00CF2C0B"/>
    <w:rsid w:val="00CF3FBB"/>
    <w:rsid w:val="00CF58C4"/>
    <w:rsid w:val="00CF6B1F"/>
    <w:rsid w:val="00D022C6"/>
    <w:rsid w:val="00D02BCE"/>
    <w:rsid w:val="00D04E17"/>
    <w:rsid w:val="00D05800"/>
    <w:rsid w:val="00D0692E"/>
    <w:rsid w:val="00D108E6"/>
    <w:rsid w:val="00D12374"/>
    <w:rsid w:val="00D1712B"/>
    <w:rsid w:val="00D244CB"/>
    <w:rsid w:val="00D25027"/>
    <w:rsid w:val="00D30DF4"/>
    <w:rsid w:val="00D31064"/>
    <w:rsid w:val="00D32103"/>
    <w:rsid w:val="00D32A47"/>
    <w:rsid w:val="00D364EA"/>
    <w:rsid w:val="00D375B5"/>
    <w:rsid w:val="00D4087C"/>
    <w:rsid w:val="00D4696C"/>
    <w:rsid w:val="00D529DF"/>
    <w:rsid w:val="00D5741F"/>
    <w:rsid w:val="00D606C8"/>
    <w:rsid w:val="00D63E69"/>
    <w:rsid w:val="00D6487F"/>
    <w:rsid w:val="00D842DD"/>
    <w:rsid w:val="00D84DBD"/>
    <w:rsid w:val="00D85486"/>
    <w:rsid w:val="00D8671B"/>
    <w:rsid w:val="00D9015E"/>
    <w:rsid w:val="00D923DF"/>
    <w:rsid w:val="00D94C4E"/>
    <w:rsid w:val="00DA06DF"/>
    <w:rsid w:val="00DA11E6"/>
    <w:rsid w:val="00DA6938"/>
    <w:rsid w:val="00DB03BC"/>
    <w:rsid w:val="00DB2A06"/>
    <w:rsid w:val="00DB5D85"/>
    <w:rsid w:val="00DC46BE"/>
    <w:rsid w:val="00DC7830"/>
    <w:rsid w:val="00DC7CCF"/>
    <w:rsid w:val="00DC7FF2"/>
    <w:rsid w:val="00DD1896"/>
    <w:rsid w:val="00DD4128"/>
    <w:rsid w:val="00DE0426"/>
    <w:rsid w:val="00DE40CA"/>
    <w:rsid w:val="00DE6651"/>
    <w:rsid w:val="00DE70F4"/>
    <w:rsid w:val="00DF19AA"/>
    <w:rsid w:val="00DF688B"/>
    <w:rsid w:val="00E04917"/>
    <w:rsid w:val="00E12884"/>
    <w:rsid w:val="00E13252"/>
    <w:rsid w:val="00E14EF9"/>
    <w:rsid w:val="00E15DB6"/>
    <w:rsid w:val="00E22B67"/>
    <w:rsid w:val="00E26013"/>
    <w:rsid w:val="00E30CDD"/>
    <w:rsid w:val="00E30F16"/>
    <w:rsid w:val="00E3161D"/>
    <w:rsid w:val="00E328C9"/>
    <w:rsid w:val="00E32944"/>
    <w:rsid w:val="00E33B66"/>
    <w:rsid w:val="00E36275"/>
    <w:rsid w:val="00E47F7F"/>
    <w:rsid w:val="00E57B4E"/>
    <w:rsid w:val="00E662DD"/>
    <w:rsid w:val="00E669F8"/>
    <w:rsid w:val="00E71951"/>
    <w:rsid w:val="00E721FD"/>
    <w:rsid w:val="00E8416A"/>
    <w:rsid w:val="00E858B2"/>
    <w:rsid w:val="00E87896"/>
    <w:rsid w:val="00E923BF"/>
    <w:rsid w:val="00E9595A"/>
    <w:rsid w:val="00E95F98"/>
    <w:rsid w:val="00E97FF5"/>
    <w:rsid w:val="00EA1EE7"/>
    <w:rsid w:val="00EA6B5F"/>
    <w:rsid w:val="00EB795D"/>
    <w:rsid w:val="00EC4750"/>
    <w:rsid w:val="00ED053C"/>
    <w:rsid w:val="00EE0F78"/>
    <w:rsid w:val="00EE1E69"/>
    <w:rsid w:val="00EE2844"/>
    <w:rsid w:val="00EE2F0E"/>
    <w:rsid w:val="00EE56C0"/>
    <w:rsid w:val="00EF0728"/>
    <w:rsid w:val="00F02AC8"/>
    <w:rsid w:val="00F11504"/>
    <w:rsid w:val="00F115F8"/>
    <w:rsid w:val="00F12735"/>
    <w:rsid w:val="00F14B55"/>
    <w:rsid w:val="00F179D0"/>
    <w:rsid w:val="00F22EEE"/>
    <w:rsid w:val="00F233D4"/>
    <w:rsid w:val="00F308DC"/>
    <w:rsid w:val="00F3514C"/>
    <w:rsid w:val="00F44A19"/>
    <w:rsid w:val="00F563B5"/>
    <w:rsid w:val="00F567EE"/>
    <w:rsid w:val="00F6001F"/>
    <w:rsid w:val="00F65071"/>
    <w:rsid w:val="00F66B23"/>
    <w:rsid w:val="00F751F8"/>
    <w:rsid w:val="00F75232"/>
    <w:rsid w:val="00F75E4E"/>
    <w:rsid w:val="00F766E1"/>
    <w:rsid w:val="00F85334"/>
    <w:rsid w:val="00F8535A"/>
    <w:rsid w:val="00F9762D"/>
    <w:rsid w:val="00FA0A58"/>
    <w:rsid w:val="00FA5701"/>
    <w:rsid w:val="00FA74C3"/>
    <w:rsid w:val="00FB625D"/>
    <w:rsid w:val="00FC1FE5"/>
    <w:rsid w:val="00FC56BC"/>
    <w:rsid w:val="00FD0DA7"/>
    <w:rsid w:val="00FD2ED7"/>
    <w:rsid w:val="00FD3302"/>
    <w:rsid w:val="00FD526D"/>
    <w:rsid w:val="00FE5EE5"/>
    <w:rsid w:val="00FE5EF1"/>
    <w:rsid w:val="00FF352E"/>
    <w:rsid w:val="00FF3CAC"/>
    <w:rsid w:val="00FF7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D3A09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3D3A09"/>
    <w:pPr>
      <w:keepNext/>
      <w:jc w:val="center"/>
      <w:outlineLvl w:val="0"/>
    </w:pPr>
    <w:rPr>
      <w:b/>
      <w:sz w:val="44"/>
    </w:rPr>
  </w:style>
  <w:style w:type="paragraph" w:styleId="Heading2">
    <w:name w:val="heading 2"/>
    <w:basedOn w:val="Normal"/>
    <w:next w:val="Normal"/>
    <w:qFormat/>
    <w:rsid w:val="003D3A09"/>
    <w:pPr>
      <w:keepNext/>
      <w:jc w:val="center"/>
      <w:outlineLvl w:val="1"/>
    </w:pPr>
    <w:rPr>
      <w:b/>
      <w:color w:val="FF0000"/>
      <w:sz w:val="36"/>
    </w:rPr>
  </w:style>
  <w:style w:type="paragraph" w:styleId="Heading3">
    <w:name w:val="heading 3"/>
    <w:aliases w:val="Heading"/>
    <w:basedOn w:val="Normal"/>
    <w:next w:val="Normal"/>
    <w:link w:val="Heading3Char"/>
    <w:qFormat/>
    <w:rsid w:val="003D3A0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hr-HR"/>
    </w:rPr>
  </w:style>
  <w:style w:type="paragraph" w:styleId="Heading5">
    <w:name w:val="heading 5"/>
    <w:basedOn w:val="Normal"/>
    <w:next w:val="Normal"/>
    <w:qFormat/>
    <w:rsid w:val="00775E72"/>
    <w:pPr>
      <w:spacing w:before="240" w:after="60"/>
      <w:outlineLvl w:val="4"/>
    </w:pPr>
    <w:rPr>
      <w:rFonts w:ascii="Arial" w:hAnsi="Arial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051DEF"/>
    <w:rPr>
      <w:b/>
      <w:sz w:val="44"/>
      <w:szCs w:val="24"/>
      <w:lang w:eastAsia="en-US"/>
    </w:rPr>
  </w:style>
  <w:style w:type="character" w:customStyle="1" w:styleId="Heading3Char">
    <w:name w:val="Heading 3 Char"/>
    <w:aliases w:val="Heading Char"/>
    <w:link w:val="Heading3"/>
    <w:rsid w:val="003D3A09"/>
    <w:rPr>
      <w:rFonts w:ascii="Arial" w:hAnsi="Arial" w:cs="Arial"/>
      <w:b/>
      <w:bCs/>
      <w:sz w:val="26"/>
      <w:szCs w:val="26"/>
      <w:lang w:val="hr-HR" w:eastAsia="hr-HR" w:bidi="ar-SA"/>
    </w:rPr>
  </w:style>
  <w:style w:type="paragraph" w:styleId="Footer">
    <w:name w:val="footer"/>
    <w:basedOn w:val="Normal"/>
    <w:link w:val="FooterChar"/>
    <w:rsid w:val="003D3A09"/>
    <w:pPr>
      <w:tabs>
        <w:tab w:val="center" w:pos="4320"/>
        <w:tab w:val="right" w:pos="8640"/>
      </w:tabs>
      <w:jc w:val="both"/>
    </w:pPr>
    <w:rPr>
      <w:rFonts w:ascii="Arial" w:hAnsi="Arial"/>
      <w:kern w:val="28"/>
      <w:szCs w:val="20"/>
    </w:rPr>
  </w:style>
  <w:style w:type="character" w:customStyle="1" w:styleId="FooterChar">
    <w:name w:val="Footer Char"/>
    <w:link w:val="Footer"/>
    <w:rsid w:val="00016AC3"/>
    <w:rPr>
      <w:rFonts w:ascii="Arial" w:hAnsi="Arial"/>
      <w:kern w:val="28"/>
      <w:sz w:val="24"/>
      <w:lang w:eastAsia="en-US"/>
    </w:rPr>
  </w:style>
  <w:style w:type="paragraph" w:styleId="BodyText2">
    <w:name w:val="Body Text 2"/>
    <w:basedOn w:val="Normal"/>
    <w:rsid w:val="003D3A09"/>
    <w:pPr>
      <w:jc w:val="both"/>
    </w:pPr>
  </w:style>
  <w:style w:type="paragraph" w:styleId="Header">
    <w:name w:val="header"/>
    <w:basedOn w:val="Normal"/>
    <w:link w:val="HeaderChar"/>
    <w:rsid w:val="00BA25B3"/>
    <w:pPr>
      <w:tabs>
        <w:tab w:val="center" w:pos="4536"/>
        <w:tab w:val="right" w:pos="9072"/>
      </w:tabs>
    </w:pPr>
    <w:rPr>
      <w:rFonts w:ascii="Arial" w:hAnsi="Arial"/>
    </w:rPr>
  </w:style>
  <w:style w:type="character" w:customStyle="1" w:styleId="HeaderChar">
    <w:name w:val="Header Char"/>
    <w:link w:val="Header"/>
    <w:rsid w:val="00F3514C"/>
    <w:rPr>
      <w:rFonts w:ascii="Arial" w:hAnsi="Arial"/>
      <w:sz w:val="24"/>
      <w:szCs w:val="24"/>
      <w:lang w:eastAsia="en-US"/>
    </w:rPr>
  </w:style>
  <w:style w:type="paragraph" w:customStyle="1" w:styleId="TEKSTnormalni">
    <w:name w:val="TEKST_normalni"/>
    <w:basedOn w:val="Normal"/>
    <w:autoRedefine/>
    <w:rsid w:val="00632C2F"/>
    <w:pPr>
      <w:tabs>
        <w:tab w:val="left" w:pos="0"/>
      </w:tabs>
      <w:spacing w:line="360" w:lineRule="auto"/>
      <w:ind w:left="709" w:right="282" w:firstLine="11"/>
      <w:jc w:val="both"/>
    </w:pPr>
    <w:rPr>
      <w:rFonts w:ascii="Arial" w:hAnsi="Arial" w:cs="Arial"/>
      <w:sz w:val="22"/>
      <w:szCs w:val="20"/>
    </w:rPr>
  </w:style>
  <w:style w:type="paragraph" w:customStyle="1" w:styleId="NASLOV111">
    <w:name w:val="NASLOV 1.1.1."/>
    <w:basedOn w:val="Normal"/>
    <w:autoRedefine/>
    <w:rsid w:val="00632C2F"/>
    <w:pPr>
      <w:spacing w:line="360" w:lineRule="auto"/>
      <w:ind w:left="720"/>
    </w:pPr>
    <w:rPr>
      <w:rFonts w:ascii="Arial" w:hAnsi="Arial"/>
      <w:b/>
      <w:sz w:val="22"/>
      <w:szCs w:val="20"/>
      <w:lang w:val="en-AU"/>
    </w:rPr>
  </w:style>
  <w:style w:type="paragraph" w:styleId="BodyTextIndent">
    <w:name w:val="Body Text Indent"/>
    <w:basedOn w:val="Normal"/>
    <w:rsid w:val="00632C2F"/>
    <w:pPr>
      <w:spacing w:after="120"/>
      <w:ind w:left="283"/>
    </w:pPr>
  </w:style>
  <w:style w:type="character" w:styleId="PageNumber">
    <w:name w:val="page number"/>
    <w:basedOn w:val="DefaultParagraphFont"/>
    <w:rsid w:val="00564F95"/>
  </w:style>
  <w:style w:type="paragraph" w:styleId="BodyText">
    <w:name w:val="Body Text"/>
    <w:basedOn w:val="Normal"/>
    <w:rsid w:val="00564F95"/>
    <w:pPr>
      <w:spacing w:after="120"/>
    </w:pPr>
  </w:style>
  <w:style w:type="paragraph" w:styleId="BlockText">
    <w:name w:val="Block Text"/>
    <w:basedOn w:val="Normal"/>
    <w:rsid w:val="00564F95"/>
    <w:pPr>
      <w:spacing w:line="360" w:lineRule="auto"/>
      <w:ind w:left="709" w:right="201"/>
      <w:jc w:val="both"/>
    </w:pPr>
    <w:rPr>
      <w:rFonts w:ascii="Arial" w:hAnsi="Arial" w:cs="Arial"/>
      <w:sz w:val="22"/>
    </w:rPr>
  </w:style>
  <w:style w:type="paragraph" w:styleId="BodyTextIndent3">
    <w:name w:val="Body Text Indent 3"/>
    <w:aliases w:val=" uvlaka 3"/>
    <w:basedOn w:val="Normal"/>
    <w:rsid w:val="00564F95"/>
    <w:pPr>
      <w:spacing w:after="120"/>
      <w:ind w:left="283"/>
    </w:pPr>
    <w:rPr>
      <w:sz w:val="16"/>
      <w:szCs w:val="16"/>
    </w:rPr>
  </w:style>
  <w:style w:type="paragraph" w:styleId="BodyText3">
    <w:name w:val="Body Text 3"/>
    <w:basedOn w:val="Normal"/>
    <w:rsid w:val="000752A8"/>
    <w:pPr>
      <w:spacing w:after="120"/>
    </w:pPr>
    <w:rPr>
      <w:sz w:val="16"/>
      <w:szCs w:val="16"/>
    </w:rPr>
  </w:style>
  <w:style w:type="paragraph" w:styleId="BodyTextIndent2">
    <w:name w:val="Body Text Indent 2"/>
    <w:aliases w:val="  uvlaka 2"/>
    <w:basedOn w:val="Normal"/>
    <w:rsid w:val="000752A8"/>
    <w:pPr>
      <w:spacing w:after="120" w:line="480" w:lineRule="auto"/>
      <w:ind w:left="283"/>
    </w:pPr>
  </w:style>
  <w:style w:type="paragraph" w:customStyle="1" w:styleId="cijena">
    <w:name w:val="cijena"/>
    <w:basedOn w:val="Normal"/>
    <w:next w:val="Normal"/>
    <w:link w:val="cijenaChar"/>
    <w:rsid w:val="00775E72"/>
    <w:pPr>
      <w:tabs>
        <w:tab w:val="left" w:pos="709"/>
        <w:tab w:val="left" w:pos="4820"/>
        <w:tab w:val="right" w:pos="9498"/>
      </w:tabs>
      <w:spacing w:before="120"/>
      <w:ind w:right="23"/>
      <w:jc w:val="both"/>
    </w:pPr>
    <w:rPr>
      <w:rFonts w:ascii="Arial" w:hAnsi="Arial"/>
      <w:noProof/>
      <w:sz w:val="22"/>
      <w:szCs w:val="20"/>
      <w:lang w:eastAsia="hr-HR"/>
    </w:rPr>
  </w:style>
  <w:style w:type="character" w:customStyle="1" w:styleId="cijenaChar">
    <w:name w:val="cijena Char"/>
    <w:link w:val="cijena"/>
    <w:rsid w:val="00775E72"/>
    <w:rPr>
      <w:rFonts w:ascii="Arial" w:hAnsi="Arial"/>
      <w:noProof/>
      <w:sz w:val="22"/>
      <w:lang w:val="hr-HR" w:eastAsia="hr-HR" w:bidi="ar-SA"/>
    </w:rPr>
  </w:style>
  <w:style w:type="paragraph" w:customStyle="1" w:styleId="cijena0">
    <w:name w:val="_cijena"/>
    <w:basedOn w:val="Normal"/>
    <w:next w:val="Normal"/>
    <w:rsid w:val="00775E72"/>
    <w:pPr>
      <w:tabs>
        <w:tab w:val="left" w:pos="709"/>
        <w:tab w:val="left" w:pos="4820"/>
        <w:tab w:val="right" w:pos="9498"/>
      </w:tabs>
      <w:ind w:right="23"/>
      <w:jc w:val="both"/>
    </w:pPr>
    <w:rPr>
      <w:rFonts w:ascii="Arial" w:hAnsi="Arial"/>
      <w:noProof/>
      <w:sz w:val="22"/>
      <w:szCs w:val="20"/>
      <w:lang w:eastAsia="hr-HR"/>
    </w:rPr>
  </w:style>
  <w:style w:type="paragraph" w:customStyle="1" w:styleId="cijena2">
    <w:name w:val="_cijena 2"/>
    <w:basedOn w:val="cijena0"/>
    <w:rsid w:val="00775E72"/>
    <w:pPr>
      <w:tabs>
        <w:tab w:val="left" w:leader="dot" w:pos="2835"/>
      </w:tabs>
    </w:pPr>
  </w:style>
  <w:style w:type="paragraph" w:customStyle="1" w:styleId="cijena20">
    <w:name w:val="cijena 2"/>
    <w:basedOn w:val="Normal"/>
    <w:rsid w:val="00775E72"/>
    <w:pPr>
      <w:widowControl w:val="0"/>
      <w:tabs>
        <w:tab w:val="left" w:pos="709"/>
        <w:tab w:val="left" w:leader="dot" w:pos="2835"/>
        <w:tab w:val="left" w:pos="4820"/>
        <w:tab w:val="right" w:pos="9498"/>
      </w:tabs>
      <w:overflowPunct w:val="0"/>
      <w:autoSpaceDE w:val="0"/>
      <w:autoSpaceDN w:val="0"/>
      <w:adjustRightInd w:val="0"/>
      <w:ind w:right="-907"/>
      <w:jc w:val="both"/>
    </w:pPr>
    <w:rPr>
      <w:rFonts w:ascii="Arial" w:hAnsi="Arial"/>
      <w:sz w:val="22"/>
      <w:szCs w:val="20"/>
    </w:rPr>
  </w:style>
  <w:style w:type="paragraph" w:customStyle="1" w:styleId="rednibroj4">
    <w:name w:val="redni broj 4"/>
    <w:basedOn w:val="Normal"/>
    <w:next w:val="Normal"/>
    <w:rsid w:val="00775E72"/>
    <w:pPr>
      <w:tabs>
        <w:tab w:val="left" w:pos="567"/>
        <w:tab w:val="num" w:pos="720"/>
      </w:tabs>
      <w:spacing w:before="240"/>
      <w:ind w:left="360" w:hanging="360"/>
    </w:pPr>
    <w:rPr>
      <w:rFonts w:ascii="Arial" w:hAnsi="Arial" w:cs="Arial"/>
      <w:sz w:val="22"/>
      <w:szCs w:val="20"/>
    </w:rPr>
  </w:style>
  <w:style w:type="paragraph" w:customStyle="1" w:styleId="font0">
    <w:name w:val="font0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sz w:val="20"/>
      <w:szCs w:val="20"/>
    </w:rPr>
  </w:style>
  <w:style w:type="paragraph" w:customStyle="1" w:styleId="font5">
    <w:name w:val="font5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sz w:val="20"/>
      <w:szCs w:val="20"/>
    </w:rPr>
  </w:style>
  <w:style w:type="paragraph" w:customStyle="1" w:styleId="font6">
    <w:name w:val="font6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color w:val="FF0000"/>
      <w:sz w:val="20"/>
      <w:szCs w:val="20"/>
    </w:rPr>
  </w:style>
  <w:style w:type="paragraph" w:customStyle="1" w:styleId="font7">
    <w:name w:val="font7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color w:val="FF0000"/>
      <w:sz w:val="20"/>
      <w:szCs w:val="20"/>
    </w:rPr>
  </w:style>
  <w:style w:type="paragraph" w:customStyle="1" w:styleId="font8">
    <w:name w:val="font8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sz w:val="20"/>
      <w:szCs w:val="20"/>
    </w:rPr>
  </w:style>
  <w:style w:type="paragraph" w:customStyle="1" w:styleId="xl25">
    <w:name w:val="xl25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b/>
      <w:bCs/>
    </w:rPr>
  </w:style>
  <w:style w:type="paragraph" w:customStyle="1" w:styleId="xl26">
    <w:name w:val="xl26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color w:val="FF0000"/>
    </w:rPr>
  </w:style>
  <w:style w:type="paragraph" w:customStyle="1" w:styleId="xl27">
    <w:name w:val="xl27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font1">
    <w:name w:val="font1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sz w:val="20"/>
      <w:szCs w:val="20"/>
    </w:rPr>
  </w:style>
  <w:style w:type="paragraph" w:customStyle="1" w:styleId="xl24">
    <w:name w:val="xl24"/>
    <w:basedOn w:val="Normal"/>
    <w:rsid w:val="001826E5"/>
    <w:pPr>
      <w:spacing w:before="100" w:beforeAutospacing="1" w:after="100" w:afterAutospacing="1"/>
    </w:pPr>
    <w:rPr>
      <w:rFonts w:ascii="Arial" w:eastAsia="Arial Unicode MS" w:hAnsi="Arial" w:cs="Arial"/>
      <w:b/>
      <w:bCs/>
    </w:rPr>
  </w:style>
  <w:style w:type="paragraph" w:customStyle="1" w:styleId="xl28">
    <w:name w:val="xl28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29">
    <w:name w:val="xl29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30">
    <w:name w:val="xl30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31">
    <w:name w:val="xl31"/>
    <w:basedOn w:val="Normal"/>
    <w:rsid w:val="001826E5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32">
    <w:name w:val="xl32"/>
    <w:basedOn w:val="Normal"/>
    <w:rsid w:val="001826E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33">
    <w:name w:val="xl33"/>
    <w:basedOn w:val="Normal"/>
    <w:rsid w:val="001826E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34">
    <w:name w:val="xl34"/>
    <w:basedOn w:val="Normal"/>
    <w:rsid w:val="001826E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35">
    <w:name w:val="xl35"/>
    <w:basedOn w:val="Normal"/>
    <w:rsid w:val="001826E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36">
    <w:name w:val="xl36"/>
    <w:basedOn w:val="Normal"/>
    <w:rsid w:val="001826E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37">
    <w:name w:val="xl37"/>
    <w:basedOn w:val="Normal"/>
    <w:rsid w:val="001826E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38">
    <w:name w:val="xl38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0">
    <w:name w:val="xl40"/>
    <w:basedOn w:val="Normal"/>
    <w:rsid w:val="001826E5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2">
    <w:name w:val="xl42"/>
    <w:basedOn w:val="Normal"/>
    <w:rsid w:val="001826E5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3">
    <w:name w:val="xl43"/>
    <w:basedOn w:val="Normal"/>
    <w:rsid w:val="001826E5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4">
    <w:name w:val="xl44"/>
    <w:basedOn w:val="Normal"/>
    <w:rsid w:val="001826E5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5">
    <w:name w:val="xl45"/>
    <w:basedOn w:val="Normal"/>
    <w:rsid w:val="001826E5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6">
    <w:name w:val="xl46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7">
    <w:name w:val="xl47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8">
    <w:name w:val="xl48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9">
    <w:name w:val="xl49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50">
    <w:name w:val="xl50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Normal"/>
    <w:rsid w:val="001826E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52">
    <w:name w:val="xl52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53">
    <w:name w:val="xl53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54">
    <w:name w:val="xl54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56">
    <w:name w:val="xl56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57">
    <w:name w:val="xl57"/>
    <w:basedOn w:val="Normal"/>
    <w:rsid w:val="001826E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58">
    <w:name w:val="xl58"/>
    <w:basedOn w:val="Normal"/>
    <w:rsid w:val="001826E5"/>
    <w:pPr>
      <w:pBdr>
        <w:lef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59">
    <w:name w:val="xl59"/>
    <w:basedOn w:val="Normal"/>
    <w:rsid w:val="001826E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60">
    <w:name w:val="xl60"/>
    <w:basedOn w:val="Normal"/>
    <w:rsid w:val="001826E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61">
    <w:name w:val="xl61"/>
    <w:basedOn w:val="Normal"/>
    <w:rsid w:val="001826E5"/>
    <w:pPr>
      <w:pBdr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62">
    <w:name w:val="xl62"/>
    <w:basedOn w:val="Normal"/>
    <w:rsid w:val="001826E5"/>
    <w:pPr>
      <w:pBdr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63">
    <w:name w:val="xl63"/>
    <w:basedOn w:val="Normal"/>
    <w:rsid w:val="001826E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64">
    <w:name w:val="xl64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65">
    <w:name w:val="xl65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39">
    <w:name w:val="xl39"/>
    <w:basedOn w:val="Normal"/>
    <w:rsid w:val="001826E5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41">
    <w:name w:val="xl41"/>
    <w:basedOn w:val="Normal"/>
    <w:rsid w:val="001826E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xl66">
    <w:name w:val="xl66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67">
    <w:name w:val="xl67"/>
    <w:basedOn w:val="Normal"/>
    <w:rsid w:val="001826E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  <w:b/>
      <w:bCs/>
    </w:rPr>
  </w:style>
  <w:style w:type="paragraph" w:customStyle="1" w:styleId="naslovcentar">
    <w:name w:val="naslovcentar"/>
    <w:basedOn w:val="Normal"/>
    <w:rsid w:val="001826E5"/>
    <w:pPr>
      <w:spacing w:line="240" w:lineRule="exact"/>
      <w:jc w:val="center"/>
    </w:pPr>
    <w:rPr>
      <w:rFonts w:ascii="CRO_Swiss-Bold" w:hAnsi="CRO_Swiss-Bold"/>
      <w:sz w:val="28"/>
      <w:szCs w:val="20"/>
      <w:lang w:val="en-US" w:eastAsia="hr-HR"/>
    </w:rPr>
  </w:style>
  <w:style w:type="paragraph" w:customStyle="1" w:styleId="naslovcentarbold">
    <w:name w:val="naslov centar bold"/>
    <w:basedOn w:val="Normal"/>
    <w:next w:val="Normal"/>
    <w:rsid w:val="001826E5"/>
    <w:pPr>
      <w:spacing w:before="240" w:after="240"/>
      <w:jc w:val="center"/>
    </w:pPr>
    <w:rPr>
      <w:rFonts w:ascii="CRO_Century_Schoolbk-Bold" w:hAnsi="CRO_Century_Schoolbk-Bold"/>
      <w:sz w:val="20"/>
      <w:szCs w:val="20"/>
      <w:lang w:val="en-US" w:eastAsia="hr-HR"/>
    </w:rPr>
  </w:style>
  <w:style w:type="paragraph" w:customStyle="1" w:styleId="xl22">
    <w:name w:val="xl22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23">
    <w:name w:val="xl23"/>
    <w:basedOn w:val="Normal"/>
    <w:rsid w:val="001826E5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font9">
    <w:name w:val="font9"/>
    <w:basedOn w:val="Normal"/>
    <w:rsid w:val="001826E5"/>
    <w:pPr>
      <w:spacing w:before="100" w:beforeAutospacing="1" w:after="100" w:afterAutospacing="1"/>
    </w:pPr>
    <w:rPr>
      <w:rFonts w:eastAsia="Arial Unicode MS"/>
      <w:sz w:val="22"/>
      <w:szCs w:val="22"/>
    </w:rPr>
  </w:style>
  <w:style w:type="paragraph" w:customStyle="1" w:styleId="font10">
    <w:name w:val="font10"/>
    <w:basedOn w:val="Normal"/>
    <w:rsid w:val="001826E5"/>
    <w:pPr>
      <w:spacing w:before="100" w:beforeAutospacing="1" w:after="100" w:afterAutospacing="1"/>
    </w:pPr>
    <w:rPr>
      <w:rFonts w:eastAsia="Arial Unicode MS"/>
      <w:b/>
      <w:bCs/>
      <w:sz w:val="22"/>
      <w:szCs w:val="22"/>
    </w:rPr>
  </w:style>
  <w:style w:type="paragraph" w:customStyle="1" w:styleId="font11">
    <w:name w:val="font11"/>
    <w:basedOn w:val="Normal"/>
    <w:rsid w:val="001826E5"/>
    <w:pPr>
      <w:spacing w:before="100" w:beforeAutospacing="1" w:after="100" w:afterAutospacing="1"/>
    </w:pPr>
    <w:rPr>
      <w:rFonts w:eastAsia="Arial Unicode MS"/>
      <w:sz w:val="22"/>
      <w:szCs w:val="22"/>
    </w:rPr>
  </w:style>
  <w:style w:type="paragraph" w:customStyle="1" w:styleId="font12">
    <w:name w:val="font12"/>
    <w:basedOn w:val="Normal"/>
    <w:rsid w:val="001826E5"/>
    <w:pPr>
      <w:spacing w:before="100" w:beforeAutospacing="1" w:after="100" w:afterAutospacing="1"/>
    </w:pPr>
    <w:rPr>
      <w:rFonts w:eastAsia="Arial Unicode MS"/>
      <w:sz w:val="22"/>
      <w:szCs w:val="22"/>
    </w:rPr>
  </w:style>
  <w:style w:type="paragraph" w:customStyle="1" w:styleId="font13">
    <w:name w:val="font13"/>
    <w:basedOn w:val="Normal"/>
    <w:rsid w:val="001826E5"/>
    <w:pPr>
      <w:spacing w:before="100" w:beforeAutospacing="1" w:after="100" w:afterAutospacing="1"/>
    </w:pPr>
    <w:rPr>
      <w:rFonts w:eastAsia="Arial Unicode MS"/>
      <w:sz w:val="22"/>
      <w:szCs w:val="22"/>
    </w:rPr>
  </w:style>
  <w:style w:type="character" w:styleId="Strong">
    <w:name w:val="Strong"/>
    <w:uiPriority w:val="22"/>
    <w:qFormat/>
    <w:rsid w:val="00F02AC8"/>
    <w:rPr>
      <w:b/>
      <w:bCs/>
    </w:rPr>
  </w:style>
  <w:style w:type="paragraph" w:styleId="ListParagraph">
    <w:name w:val="List Paragraph"/>
    <w:basedOn w:val="Normal"/>
    <w:uiPriority w:val="34"/>
    <w:qFormat/>
    <w:rsid w:val="004B144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table" w:styleId="TableGrid">
    <w:name w:val="Table Grid"/>
    <w:basedOn w:val="TableNormal"/>
    <w:rsid w:val="00DA06D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4F5524"/>
    <w:rPr>
      <w:rFonts w:ascii="Tahoma" w:hAnsi="Tahoma"/>
      <w:sz w:val="16"/>
      <w:szCs w:val="16"/>
      <w:lang w:val="en-GB"/>
    </w:rPr>
  </w:style>
  <w:style w:type="character" w:customStyle="1" w:styleId="BalloonTextChar">
    <w:name w:val="Balloon Text Char"/>
    <w:link w:val="BalloonText"/>
    <w:rsid w:val="004F5524"/>
    <w:rPr>
      <w:rFonts w:ascii="Tahoma" w:hAnsi="Tahoma" w:cs="Tahoma"/>
      <w:sz w:val="16"/>
      <w:szCs w:val="16"/>
      <w:lang w:val="en-GB" w:eastAsia="en-US"/>
    </w:rPr>
  </w:style>
  <w:style w:type="character" w:styleId="PlaceholderText">
    <w:name w:val="Placeholder Text"/>
    <w:basedOn w:val="DefaultParagraphFont"/>
    <w:uiPriority w:val="99"/>
    <w:semiHidden/>
    <w:rsid w:val="00303063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18110A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unhideWhenUsed/>
    <w:rsid w:val="0018110A"/>
    <w:rPr>
      <w:color w:val="800080"/>
      <w:u w:val="single"/>
    </w:rPr>
  </w:style>
  <w:style w:type="paragraph" w:customStyle="1" w:styleId="xl548">
    <w:name w:val="xl548"/>
    <w:basedOn w:val="Normal"/>
    <w:rsid w:val="0018110A"/>
    <w:pPr>
      <w:spacing w:before="100" w:beforeAutospacing="1" w:after="100" w:afterAutospacing="1"/>
      <w:jc w:val="both"/>
      <w:textAlignment w:val="top"/>
    </w:pPr>
    <w:rPr>
      <w:rFonts w:ascii="Tahoma" w:hAnsi="Tahoma" w:cs="Tahoma"/>
      <w:lang w:val="en-US"/>
    </w:rPr>
  </w:style>
  <w:style w:type="paragraph" w:customStyle="1" w:styleId="xl549">
    <w:name w:val="xl549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50">
    <w:name w:val="xl550"/>
    <w:basedOn w:val="Normal"/>
    <w:rsid w:val="0018110A"/>
    <w:pPr>
      <w:spacing w:before="100" w:beforeAutospacing="1" w:after="100" w:afterAutospacing="1"/>
      <w:jc w:val="center"/>
    </w:pPr>
    <w:rPr>
      <w:rFonts w:ascii="Tahoma" w:hAnsi="Tahoma" w:cs="Tahoma"/>
      <w:lang w:val="en-US"/>
    </w:rPr>
  </w:style>
  <w:style w:type="paragraph" w:customStyle="1" w:styleId="xl551">
    <w:name w:val="xl551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52">
    <w:name w:val="xl552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53">
    <w:name w:val="xl553"/>
    <w:basedOn w:val="Normal"/>
    <w:rsid w:val="0018110A"/>
    <w:pPr>
      <w:spacing w:before="100" w:beforeAutospacing="1" w:after="100" w:afterAutospacing="1"/>
      <w:jc w:val="both"/>
      <w:textAlignment w:val="top"/>
    </w:pPr>
    <w:rPr>
      <w:rFonts w:ascii="Tahoma" w:hAnsi="Tahoma" w:cs="Tahoma"/>
      <w:b/>
      <w:bCs/>
      <w:lang w:val="en-US"/>
    </w:rPr>
  </w:style>
  <w:style w:type="paragraph" w:customStyle="1" w:styleId="xl554">
    <w:name w:val="xl554"/>
    <w:basedOn w:val="Normal"/>
    <w:rsid w:val="0018110A"/>
    <w:pPr>
      <w:spacing w:before="100" w:beforeAutospacing="1" w:after="100" w:afterAutospacing="1"/>
      <w:jc w:val="both"/>
      <w:textAlignment w:val="top"/>
    </w:pPr>
    <w:rPr>
      <w:rFonts w:ascii="Tahoma" w:hAnsi="Tahoma" w:cs="Tahoma"/>
      <w:lang w:val="en-US"/>
    </w:rPr>
  </w:style>
  <w:style w:type="paragraph" w:customStyle="1" w:styleId="xl555">
    <w:name w:val="xl555"/>
    <w:basedOn w:val="Normal"/>
    <w:rsid w:val="0018110A"/>
    <w:pPr>
      <w:spacing w:before="100" w:beforeAutospacing="1" w:after="100" w:afterAutospacing="1"/>
      <w:textAlignment w:val="top"/>
    </w:pPr>
    <w:rPr>
      <w:rFonts w:ascii="Tahoma" w:hAnsi="Tahoma" w:cs="Tahoma"/>
      <w:lang w:val="en-US"/>
    </w:rPr>
  </w:style>
  <w:style w:type="paragraph" w:customStyle="1" w:styleId="xl556">
    <w:name w:val="xl556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57">
    <w:name w:val="xl557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58">
    <w:name w:val="xl558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59">
    <w:name w:val="xl559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60">
    <w:name w:val="xl560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61">
    <w:name w:val="xl561"/>
    <w:basedOn w:val="Normal"/>
    <w:rsid w:val="0018110A"/>
    <w:pPr>
      <w:spacing w:before="100" w:beforeAutospacing="1" w:after="100" w:afterAutospacing="1"/>
      <w:textAlignment w:val="top"/>
    </w:pPr>
    <w:rPr>
      <w:rFonts w:ascii="Tahoma" w:hAnsi="Tahoma" w:cs="Tahoma"/>
      <w:i/>
      <w:iCs/>
      <w:lang w:val="en-US"/>
    </w:rPr>
  </w:style>
  <w:style w:type="paragraph" w:customStyle="1" w:styleId="xl562">
    <w:name w:val="xl562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63">
    <w:name w:val="xl563"/>
    <w:basedOn w:val="Normal"/>
    <w:rsid w:val="0018110A"/>
    <w:pPr>
      <w:spacing w:before="100" w:beforeAutospacing="1" w:after="100" w:afterAutospacing="1"/>
      <w:textAlignment w:val="top"/>
    </w:pPr>
    <w:rPr>
      <w:rFonts w:ascii="Tahoma" w:hAnsi="Tahoma" w:cs="Tahoma"/>
      <w:lang w:val="en-US"/>
    </w:rPr>
  </w:style>
  <w:style w:type="paragraph" w:customStyle="1" w:styleId="xl564">
    <w:name w:val="xl564"/>
    <w:basedOn w:val="Normal"/>
    <w:rsid w:val="0018110A"/>
    <w:pPr>
      <w:spacing w:before="100" w:beforeAutospacing="1" w:after="100" w:afterAutospacing="1"/>
      <w:jc w:val="center"/>
    </w:pPr>
    <w:rPr>
      <w:rFonts w:ascii="Tahoma" w:hAnsi="Tahoma" w:cs="Tahoma"/>
      <w:lang w:val="en-US"/>
    </w:rPr>
  </w:style>
  <w:style w:type="paragraph" w:customStyle="1" w:styleId="xl565">
    <w:name w:val="xl565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66">
    <w:name w:val="xl566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67">
    <w:name w:val="xl567"/>
    <w:basedOn w:val="Normal"/>
    <w:rsid w:val="0018110A"/>
    <w:pPr>
      <w:spacing w:before="100" w:beforeAutospacing="1" w:after="100" w:afterAutospacing="1"/>
      <w:jc w:val="right"/>
      <w:textAlignment w:val="top"/>
    </w:pPr>
    <w:rPr>
      <w:rFonts w:ascii="Tahoma" w:hAnsi="Tahoma" w:cs="Tahoma"/>
      <w:lang w:val="en-US"/>
    </w:rPr>
  </w:style>
  <w:style w:type="paragraph" w:customStyle="1" w:styleId="xl568">
    <w:name w:val="xl568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69">
    <w:name w:val="xl569"/>
    <w:basedOn w:val="Normal"/>
    <w:rsid w:val="0018110A"/>
    <w:pPr>
      <w:spacing w:before="100" w:beforeAutospacing="1" w:after="100" w:afterAutospacing="1"/>
      <w:textAlignment w:val="center"/>
    </w:pPr>
    <w:rPr>
      <w:rFonts w:ascii="Tahoma" w:hAnsi="Tahoma" w:cs="Tahoma"/>
      <w:lang w:val="en-US"/>
    </w:rPr>
  </w:style>
  <w:style w:type="paragraph" w:customStyle="1" w:styleId="xl570">
    <w:name w:val="xl570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71">
    <w:name w:val="xl571"/>
    <w:basedOn w:val="Normal"/>
    <w:rsid w:val="0018110A"/>
    <w:pPr>
      <w:spacing w:before="100" w:beforeAutospacing="1" w:after="100" w:afterAutospacing="1"/>
      <w:textAlignment w:val="center"/>
    </w:pPr>
    <w:rPr>
      <w:rFonts w:ascii="Tahoma" w:hAnsi="Tahoma" w:cs="Tahoma"/>
      <w:lang w:val="en-US"/>
    </w:rPr>
  </w:style>
  <w:style w:type="paragraph" w:customStyle="1" w:styleId="xl572">
    <w:name w:val="xl572"/>
    <w:basedOn w:val="Normal"/>
    <w:rsid w:val="0018110A"/>
    <w:pPr>
      <w:spacing w:before="100" w:beforeAutospacing="1" w:after="100" w:afterAutospacing="1"/>
      <w:jc w:val="right"/>
      <w:textAlignment w:val="center"/>
    </w:pPr>
    <w:rPr>
      <w:rFonts w:ascii="Tahoma" w:hAnsi="Tahoma" w:cs="Tahoma"/>
      <w:lang w:val="en-US"/>
    </w:rPr>
  </w:style>
  <w:style w:type="paragraph" w:customStyle="1" w:styleId="xl573">
    <w:name w:val="xl573"/>
    <w:basedOn w:val="Normal"/>
    <w:rsid w:val="0018110A"/>
    <w:pPr>
      <w:spacing w:before="100" w:beforeAutospacing="1" w:after="100" w:afterAutospacing="1"/>
      <w:jc w:val="right"/>
      <w:textAlignment w:val="center"/>
    </w:pPr>
    <w:rPr>
      <w:rFonts w:ascii="Tahoma" w:hAnsi="Tahoma" w:cs="Tahoma"/>
      <w:lang w:val="en-US"/>
    </w:rPr>
  </w:style>
  <w:style w:type="paragraph" w:customStyle="1" w:styleId="xl574">
    <w:name w:val="xl574"/>
    <w:basedOn w:val="Normal"/>
    <w:rsid w:val="0018110A"/>
    <w:pPr>
      <w:spacing w:before="100" w:beforeAutospacing="1" w:after="100" w:afterAutospacing="1"/>
    </w:pPr>
    <w:rPr>
      <w:rFonts w:ascii="Tahoma" w:hAnsi="Tahoma" w:cs="Tahoma"/>
      <w:i/>
      <w:iCs/>
      <w:lang w:val="en-US"/>
    </w:rPr>
  </w:style>
  <w:style w:type="paragraph" w:customStyle="1" w:styleId="xl575">
    <w:name w:val="xl575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76">
    <w:name w:val="xl576"/>
    <w:basedOn w:val="Normal"/>
    <w:rsid w:val="0018110A"/>
    <w:pPr>
      <w:spacing w:before="100" w:beforeAutospacing="1" w:after="100" w:afterAutospacing="1"/>
      <w:jc w:val="both"/>
      <w:textAlignment w:val="top"/>
    </w:pPr>
    <w:rPr>
      <w:rFonts w:ascii="Tahoma" w:hAnsi="Tahoma" w:cs="Tahoma"/>
      <w:lang w:val="en-US"/>
    </w:rPr>
  </w:style>
  <w:style w:type="paragraph" w:customStyle="1" w:styleId="xl577">
    <w:name w:val="xl577"/>
    <w:basedOn w:val="Normal"/>
    <w:rsid w:val="0018110A"/>
    <w:pPr>
      <w:spacing w:before="100" w:beforeAutospacing="1" w:after="100" w:afterAutospacing="1"/>
      <w:textAlignment w:val="top"/>
    </w:pPr>
    <w:rPr>
      <w:rFonts w:ascii="Tahoma" w:hAnsi="Tahoma" w:cs="Tahoma"/>
      <w:lang w:val="en-US"/>
    </w:rPr>
  </w:style>
  <w:style w:type="paragraph" w:customStyle="1" w:styleId="xl578">
    <w:name w:val="xl578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79">
    <w:name w:val="xl579"/>
    <w:basedOn w:val="Normal"/>
    <w:rsid w:val="0018110A"/>
    <w:pPr>
      <w:spacing w:before="100" w:beforeAutospacing="1" w:after="100" w:afterAutospacing="1"/>
      <w:jc w:val="both"/>
      <w:textAlignment w:val="center"/>
    </w:pPr>
    <w:rPr>
      <w:rFonts w:ascii="Tahoma" w:hAnsi="Tahoma" w:cs="Tahoma"/>
      <w:lang w:val="en-US"/>
    </w:rPr>
  </w:style>
  <w:style w:type="paragraph" w:customStyle="1" w:styleId="xl580">
    <w:name w:val="xl580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81">
    <w:name w:val="xl581"/>
    <w:basedOn w:val="Normal"/>
    <w:rsid w:val="0018110A"/>
    <w:pPr>
      <w:spacing w:before="100" w:beforeAutospacing="1" w:after="100" w:afterAutospacing="1"/>
      <w:jc w:val="center"/>
      <w:textAlignment w:val="top"/>
    </w:pPr>
    <w:rPr>
      <w:rFonts w:ascii="Tahoma" w:hAnsi="Tahoma" w:cs="Tahoma"/>
      <w:lang w:val="en-US"/>
    </w:rPr>
  </w:style>
  <w:style w:type="paragraph" w:customStyle="1" w:styleId="xl582">
    <w:name w:val="xl582"/>
    <w:basedOn w:val="Normal"/>
    <w:rsid w:val="0018110A"/>
    <w:pPr>
      <w:spacing w:before="100" w:beforeAutospacing="1" w:after="100" w:afterAutospacing="1"/>
      <w:textAlignment w:val="top"/>
    </w:pPr>
    <w:rPr>
      <w:rFonts w:ascii="Tahoma" w:hAnsi="Tahoma" w:cs="Tahoma"/>
      <w:b/>
      <w:bCs/>
      <w:lang w:val="en-US"/>
    </w:rPr>
  </w:style>
  <w:style w:type="paragraph" w:customStyle="1" w:styleId="xl583">
    <w:name w:val="xl583"/>
    <w:basedOn w:val="Normal"/>
    <w:rsid w:val="0018110A"/>
    <w:pPr>
      <w:spacing w:before="100" w:beforeAutospacing="1" w:after="100" w:afterAutospacing="1"/>
      <w:jc w:val="center"/>
    </w:pPr>
    <w:rPr>
      <w:rFonts w:ascii="Tahoma" w:hAnsi="Tahoma" w:cs="Tahoma"/>
      <w:lang w:val="en-US"/>
    </w:rPr>
  </w:style>
  <w:style w:type="paragraph" w:customStyle="1" w:styleId="xl584">
    <w:name w:val="xl584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585">
    <w:name w:val="xl585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586">
    <w:name w:val="xl586"/>
    <w:basedOn w:val="Normal"/>
    <w:rsid w:val="0018110A"/>
    <w:pPr>
      <w:spacing w:before="100" w:beforeAutospacing="1" w:after="100" w:afterAutospacing="1"/>
      <w:textAlignment w:val="top"/>
    </w:pPr>
    <w:rPr>
      <w:rFonts w:ascii="Tahoma" w:hAnsi="Tahoma" w:cs="Tahoma"/>
      <w:lang w:val="en-US"/>
    </w:rPr>
  </w:style>
  <w:style w:type="paragraph" w:customStyle="1" w:styleId="xl587">
    <w:name w:val="xl587"/>
    <w:basedOn w:val="Normal"/>
    <w:rsid w:val="0018110A"/>
    <w:pPr>
      <w:spacing w:before="100" w:beforeAutospacing="1" w:after="100" w:afterAutospacing="1"/>
      <w:jc w:val="center"/>
      <w:textAlignment w:val="top"/>
    </w:pPr>
    <w:rPr>
      <w:rFonts w:ascii="Tahoma" w:hAnsi="Tahoma" w:cs="Tahoma"/>
      <w:b/>
      <w:bCs/>
      <w:lang w:val="en-US"/>
    </w:rPr>
  </w:style>
  <w:style w:type="paragraph" w:customStyle="1" w:styleId="xl588">
    <w:name w:val="xl588"/>
    <w:basedOn w:val="Normal"/>
    <w:rsid w:val="0018110A"/>
    <w:pPr>
      <w:spacing w:before="100" w:beforeAutospacing="1" w:after="100" w:afterAutospacing="1"/>
      <w:jc w:val="center"/>
    </w:pPr>
    <w:rPr>
      <w:rFonts w:ascii="Tahoma" w:hAnsi="Tahoma" w:cs="Tahoma"/>
      <w:b/>
      <w:bCs/>
      <w:lang w:val="en-US"/>
    </w:rPr>
  </w:style>
  <w:style w:type="paragraph" w:customStyle="1" w:styleId="xl589">
    <w:name w:val="xl589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b/>
      <w:bCs/>
      <w:lang w:val="en-US"/>
    </w:rPr>
  </w:style>
  <w:style w:type="paragraph" w:customStyle="1" w:styleId="xl590">
    <w:name w:val="xl590"/>
    <w:basedOn w:val="Normal"/>
    <w:rsid w:val="0018110A"/>
    <w:pPr>
      <w:spacing w:before="100" w:beforeAutospacing="1" w:after="100" w:afterAutospacing="1"/>
    </w:pPr>
    <w:rPr>
      <w:rFonts w:ascii="Tahoma" w:hAnsi="Tahoma" w:cs="Tahoma"/>
      <w:b/>
      <w:bCs/>
      <w:lang w:val="en-US"/>
    </w:rPr>
  </w:style>
  <w:style w:type="paragraph" w:customStyle="1" w:styleId="xl591">
    <w:name w:val="xl591"/>
    <w:basedOn w:val="Normal"/>
    <w:rsid w:val="0018110A"/>
    <w:pPr>
      <w:spacing w:before="100" w:beforeAutospacing="1" w:after="100" w:afterAutospacing="1"/>
      <w:jc w:val="center"/>
      <w:textAlignment w:val="top"/>
    </w:pPr>
    <w:rPr>
      <w:rFonts w:ascii="Tahoma" w:hAnsi="Tahoma" w:cs="Tahoma"/>
      <w:b/>
      <w:bCs/>
      <w:i/>
      <w:iCs/>
      <w:lang w:val="en-US"/>
    </w:rPr>
  </w:style>
  <w:style w:type="paragraph" w:customStyle="1" w:styleId="xl592">
    <w:name w:val="xl592"/>
    <w:basedOn w:val="Normal"/>
    <w:rsid w:val="0018110A"/>
    <w:pPr>
      <w:spacing w:before="100" w:beforeAutospacing="1" w:after="100" w:afterAutospacing="1"/>
      <w:textAlignment w:val="top"/>
    </w:pPr>
    <w:rPr>
      <w:rFonts w:ascii="Tahoma" w:hAnsi="Tahoma" w:cs="Tahoma"/>
      <w:lang w:val="en-US"/>
    </w:rPr>
  </w:style>
  <w:style w:type="paragraph" w:customStyle="1" w:styleId="xl593">
    <w:name w:val="xl593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ahoma" w:hAnsi="Tahoma" w:cs="Tahoma"/>
      <w:b/>
      <w:bCs/>
      <w:lang w:val="en-US"/>
    </w:rPr>
  </w:style>
  <w:style w:type="paragraph" w:customStyle="1" w:styleId="xl594">
    <w:name w:val="xl594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ahoma" w:hAnsi="Tahoma" w:cs="Tahoma"/>
      <w:b/>
      <w:bCs/>
      <w:lang w:val="en-US"/>
    </w:rPr>
  </w:style>
  <w:style w:type="paragraph" w:customStyle="1" w:styleId="xl595">
    <w:name w:val="xl595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ahoma" w:hAnsi="Tahoma" w:cs="Tahoma"/>
      <w:b/>
      <w:bCs/>
      <w:lang w:val="en-US"/>
    </w:rPr>
  </w:style>
  <w:style w:type="paragraph" w:customStyle="1" w:styleId="xl596">
    <w:name w:val="xl596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Tahoma" w:hAnsi="Tahoma" w:cs="Tahoma"/>
      <w:b/>
      <w:bCs/>
      <w:i/>
      <w:iCs/>
      <w:lang w:val="en-US"/>
    </w:rPr>
  </w:style>
  <w:style w:type="paragraph" w:customStyle="1" w:styleId="xl597">
    <w:name w:val="xl597"/>
    <w:basedOn w:val="Normal"/>
    <w:rsid w:val="0018110A"/>
    <w:pPr>
      <w:spacing w:before="100" w:beforeAutospacing="1" w:after="100" w:afterAutospacing="1"/>
      <w:jc w:val="both"/>
      <w:textAlignment w:val="top"/>
    </w:pPr>
    <w:rPr>
      <w:rFonts w:ascii="Tahoma" w:hAnsi="Tahoma" w:cs="Tahoma"/>
      <w:lang w:val="en-US"/>
    </w:rPr>
  </w:style>
  <w:style w:type="paragraph" w:customStyle="1" w:styleId="xl598">
    <w:name w:val="xl598"/>
    <w:basedOn w:val="Normal"/>
    <w:rsid w:val="0018110A"/>
    <w:pPr>
      <w:spacing w:before="100" w:beforeAutospacing="1" w:after="100" w:afterAutospacing="1"/>
      <w:jc w:val="both"/>
      <w:textAlignment w:val="top"/>
    </w:pPr>
    <w:rPr>
      <w:rFonts w:ascii="Tahoma" w:hAnsi="Tahoma" w:cs="Tahoma"/>
      <w:lang w:val="en-US"/>
    </w:rPr>
  </w:style>
  <w:style w:type="paragraph" w:customStyle="1" w:styleId="xl599">
    <w:name w:val="xl599"/>
    <w:basedOn w:val="Normal"/>
    <w:rsid w:val="0018110A"/>
    <w:pPr>
      <w:spacing w:before="100" w:beforeAutospacing="1" w:after="100" w:afterAutospacing="1"/>
      <w:jc w:val="both"/>
    </w:pPr>
    <w:rPr>
      <w:rFonts w:ascii="Tahoma" w:hAnsi="Tahoma" w:cs="Tahoma"/>
      <w:lang w:val="en-US"/>
    </w:rPr>
  </w:style>
  <w:style w:type="paragraph" w:customStyle="1" w:styleId="xl600">
    <w:name w:val="xl600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lang w:val="en-US"/>
    </w:rPr>
  </w:style>
  <w:style w:type="paragraph" w:customStyle="1" w:styleId="xl601">
    <w:name w:val="xl601"/>
    <w:basedOn w:val="Normal"/>
    <w:rsid w:val="0018110A"/>
    <w:pPr>
      <w:spacing w:before="100" w:beforeAutospacing="1" w:after="100" w:afterAutospacing="1"/>
    </w:pPr>
    <w:rPr>
      <w:rFonts w:ascii="Tahoma" w:hAnsi="Tahoma" w:cs="Tahoma"/>
      <w:lang w:val="en-US"/>
    </w:rPr>
  </w:style>
  <w:style w:type="paragraph" w:customStyle="1" w:styleId="xl602">
    <w:name w:val="xl602"/>
    <w:basedOn w:val="Normal"/>
    <w:rsid w:val="0018110A"/>
    <w:pPr>
      <w:spacing w:before="100" w:beforeAutospacing="1" w:after="100" w:afterAutospacing="1"/>
      <w:jc w:val="right"/>
    </w:pPr>
    <w:rPr>
      <w:rFonts w:ascii="Tahoma" w:hAnsi="Tahoma" w:cs="Tahoma"/>
      <w:b/>
      <w:bCs/>
      <w:i/>
      <w:iCs/>
      <w:lang w:val="en-US"/>
    </w:rPr>
  </w:style>
  <w:style w:type="paragraph" w:customStyle="1" w:styleId="xl603">
    <w:name w:val="xl603"/>
    <w:basedOn w:val="Normal"/>
    <w:rsid w:val="0018110A"/>
    <w:pPr>
      <w:spacing w:before="100" w:beforeAutospacing="1" w:after="100" w:afterAutospacing="1"/>
      <w:jc w:val="right"/>
    </w:pPr>
    <w:rPr>
      <w:rFonts w:ascii="Arial" w:hAnsi="Arial" w:cs="Arial"/>
      <w:lang w:val="en-US"/>
    </w:rPr>
  </w:style>
  <w:style w:type="paragraph" w:customStyle="1" w:styleId="xl604">
    <w:name w:val="xl604"/>
    <w:basedOn w:val="Normal"/>
    <w:rsid w:val="0018110A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605">
    <w:name w:val="xl605"/>
    <w:basedOn w:val="Normal"/>
    <w:rsid w:val="0018110A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606">
    <w:name w:val="xl606"/>
    <w:basedOn w:val="Normal"/>
    <w:rsid w:val="0018110A"/>
    <w:pPr>
      <w:spacing w:before="100" w:beforeAutospacing="1" w:after="100" w:afterAutospacing="1"/>
      <w:textAlignment w:val="top"/>
    </w:pPr>
    <w:rPr>
      <w:rFonts w:ascii="Arial" w:hAnsi="Arial" w:cs="Arial"/>
      <w:b/>
      <w:bCs/>
      <w:lang w:val="en-US"/>
    </w:rPr>
  </w:style>
  <w:style w:type="paragraph" w:customStyle="1" w:styleId="xl607">
    <w:name w:val="xl607"/>
    <w:basedOn w:val="Normal"/>
    <w:rsid w:val="0018110A"/>
    <w:pPr>
      <w:spacing w:before="100" w:beforeAutospacing="1" w:after="100" w:afterAutospacing="1"/>
      <w:jc w:val="right"/>
    </w:pPr>
    <w:rPr>
      <w:rFonts w:ascii="Arial" w:hAnsi="Arial" w:cs="Arial"/>
      <w:lang w:val="en-US"/>
    </w:rPr>
  </w:style>
  <w:style w:type="paragraph" w:customStyle="1" w:styleId="xl608">
    <w:name w:val="xl608"/>
    <w:basedOn w:val="Normal"/>
    <w:rsid w:val="0018110A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609">
    <w:name w:val="xl609"/>
    <w:basedOn w:val="Normal"/>
    <w:rsid w:val="0018110A"/>
    <w:pP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lang w:val="en-US"/>
    </w:rPr>
  </w:style>
  <w:style w:type="paragraph" w:customStyle="1" w:styleId="xl610">
    <w:name w:val="xl610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611">
    <w:name w:val="xl611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hAnsi="Arial" w:cs="Arial"/>
      <w:lang w:val="en-US"/>
    </w:rPr>
  </w:style>
  <w:style w:type="paragraph" w:customStyle="1" w:styleId="xl612">
    <w:name w:val="xl612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613">
    <w:name w:val="xl613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lang w:val="en-US"/>
    </w:rPr>
  </w:style>
  <w:style w:type="paragraph" w:customStyle="1" w:styleId="xl614">
    <w:name w:val="xl614"/>
    <w:basedOn w:val="Normal"/>
    <w:rsid w:val="0018110A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615">
    <w:name w:val="xl615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lang w:val="en-US"/>
    </w:rPr>
  </w:style>
  <w:style w:type="paragraph" w:customStyle="1" w:styleId="xl616">
    <w:name w:val="xl616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lang w:val="en-US"/>
    </w:rPr>
  </w:style>
  <w:style w:type="paragraph" w:customStyle="1" w:styleId="xl617">
    <w:name w:val="xl617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hAnsi="Arial" w:cs="Arial"/>
      <w:b/>
      <w:bCs/>
      <w:lang w:val="en-US"/>
    </w:rPr>
  </w:style>
  <w:style w:type="paragraph" w:customStyle="1" w:styleId="xl618">
    <w:name w:val="xl618"/>
    <w:basedOn w:val="Normal"/>
    <w:rsid w:val="001811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lang w:val="en-US"/>
    </w:rPr>
  </w:style>
  <w:style w:type="paragraph" w:customStyle="1" w:styleId="xl537">
    <w:name w:val="xl537"/>
    <w:basedOn w:val="Normal"/>
    <w:rsid w:val="00777E9E"/>
    <w:pPr>
      <w:spacing w:before="100" w:beforeAutospacing="1" w:after="100" w:afterAutospacing="1"/>
      <w:jc w:val="center"/>
      <w:textAlignment w:val="top"/>
    </w:pPr>
    <w:rPr>
      <w:rFonts w:ascii="Arial" w:hAnsi="Arial" w:cs="Arial"/>
      <w:lang w:val="en-US"/>
    </w:rPr>
  </w:style>
  <w:style w:type="paragraph" w:customStyle="1" w:styleId="xl538">
    <w:name w:val="xl538"/>
    <w:basedOn w:val="Normal"/>
    <w:rsid w:val="00777E9E"/>
    <w:pPr>
      <w:spacing w:before="100" w:beforeAutospacing="1" w:after="100" w:afterAutospacing="1"/>
      <w:textAlignment w:val="top"/>
    </w:pPr>
    <w:rPr>
      <w:rFonts w:ascii="Arial" w:hAnsi="Arial" w:cs="Arial"/>
      <w:b/>
      <w:bCs/>
      <w:lang w:val="en-US"/>
    </w:rPr>
  </w:style>
  <w:style w:type="paragraph" w:customStyle="1" w:styleId="xl539">
    <w:name w:val="xl539"/>
    <w:basedOn w:val="Normal"/>
    <w:rsid w:val="00777E9E"/>
    <w:pPr>
      <w:spacing w:before="100" w:beforeAutospacing="1" w:after="100" w:afterAutospacing="1"/>
      <w:jc w:val="center"/>
    </w:pPr>
    <w:rPr>
      <w:rFonts w:ascii="Arial" w:hAnsi="Arial" w:cs="Arial"/>
      <w:lang w:val="en-US"/>
    </w:rPr>
  </w:style>
  <w:style w:type="paragraph" w:customStyle="1" w:styleId="xl540">
    <w:name w:val="xl540"/>
    <w:basedOn w:val="Normal"/>
    <w:rsid w:val="00777E9E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541">
    <w:name w:val="xl541"/>
    <w:basedOn w:val="Normal"/>
    <w:rsid w:val="00777E9E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542">
    <w:name w:val="xl542"/>
    <w:basedOn w:val="Normal"/>
    <w:rsid w:val="00777E9E"/>
    <w:pP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lang w:val="en-US"/>
    </w:rPr>
  </w:style>
  <w:style w:type="paragraph" w:customStyle="1" w:styleId="xl543">
    <w:name w:val="xl543"/>
    <w:basedOn w:val="Normal"/>
    <w:rsid w:val="00777E9E"/>
    <w:pPr>
      <w:spacing w:before="100" w:beforeAutospacing="1" w:after="100" w:afterAutospacing="1"/>
      <w:jc w:val="center"/>
    </w:pPr>
    <w:rPr>
      <w:rFonts w:ascii="Arial" w:hAnsi="Arial" w:cs="Arial"/>
      <w:b/>
      <w:bCs/>
      <w:lang w:val="en-US"/>
    </w:rPr>
  </w:style>
  <w:style w:type="paragraph" w:customStyle="1" w:styleId="xl544">
    <w:name w:val="xl544"/>
    <w:basedOn w:val="Normal"/>
    <w:rsid w:val="00777E9E"/>
    <w:pPr>
      <w:spacing w:before="100" w:beforeAutospacing="1" w:after="100" w:afterAutospacing="1"/>
    </w:pPr>
    <w:rPr>
      <w:rFonts w:ascii="Arial" w:hAnsi="Arial" w:cs="Arial"/>
      <w:b/>
      <w:bCs/>
      <w:lang w:val="en-US"/>
    </w:rPr>
  </w:style>
  <w:style w:type="paragraph" w:customStyle="1" w:styleId="xl545">
    <w:name w:val="xl545"/>
    <w:basedOn w:val="Normal"/>
    <w:rsid w:val="00777E9E"/>
    <w:pP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i/>
      <w:iCs/>
      <w:lang w:val="en-US"/>
    </w:rPr>
  </w:style>
  <w:style w:type="paragraph" w:customStyle="1" w:styleId="xl546">
    <w:name w:val="xl546"/>
    <w:basedOn w:val="Normal"/>
    <w:rsid w:val="00777E9E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547">
    <w:name w:val="xl547"/>
    <w:basedOn w:val="Normal"/>
    <w:rsid w:val="00777E9E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87">
    <w:name w:val="xl87"/>
    <w:basedOn w:val="Normal"/>
    <w:rsid w:val="00FD526D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88">
    <w:name w:val="xl88"/>
    <w:basedOn w:val="Normal"/>
    <w:rsid w:val="00FD526D"/>
    <w:pPr>
      <w:spacing w:before="100" w:beforeAutospacing="1" w:after="100" w:afterAutospacing="1"/>
    </w:pPr>
    <w:rPr>
      <w:rFonts w:ascii="Arial" w:hAnsi="Arial" w:cs="Arial"/>
      <w:b/>
      <w:bCs/>
      <w:lang w:val="en-US"/>
    </w:rPr>
  </w:style>
  <w:style w:type="paragraph" w:customStyle="1" w:styleId="xl89">
    <w:name w:val="xl89"/>
    <w:basedOn w:val="Normal"/>
    <w:rsid w:val="00FD526D"/>
    <w:pPr>
      <w:spacing w:before="100" w:beforeAutospacing="1" w:after="100" w:afterAutospacing="1"/>
      <w:jc w:val="center"/>
    </w:pPr>
    <w:rPr>
      <w:rFonts w:ascii="Arial" w:hAnsi="Arial" w:cs="Arial"/>
      <w:lang w:val="en-US"/>
    </w:rPr>
  </w:style>
  <w:style w:type="paragraph" w:customStyle="1" w:styleId="xl90">
    <w:name w:val="xl90"/>
    <w:basedOn w:val="Normal"/>
    <w:rsid w:val="00FD526D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91">
    <w:name w:val="xl91"/>
    <w:basedOn w:val="Normal"/>
    <w:rsid w:val="00FD526D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92">
    <w:name w:val="xl92"/>
    <w:basedOn w:val="Normal"/>
    <w:rsid w:val="00FD526D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93">
    <w:name w:val="xl93"/>
    <w:basedOn w:val="Normal"/>
    <w:rsid w:val="00FD526D"/>
    <w:pPr>
      <w:spacing w:before="100" w:beforeAutospacing="1" w:after="100" w:afterAutospacing="1"/>
      <w:textAlignment w:val="top"/>
    </w:pPr>
    <w:rPr>
      <w:rFonts w:ascii="Arial" w:hAnsi="Arial" w:cs="Arial"/>
      <w:i/>
      <w:iCs/>
      <w:lang w:val="en-US"/>
    </w:rPr>
  </w:style>
  <w:style w:type="paragraph" w:customStyle="1" w:styleId="xl94">
    <w:name w:val="xl94"/>
    <w:basedOn w:val="Normal"/>
    <w:rsid w:val="00FD526D"/>
    <w:pPr>
      <w:spacing w:before="100" w:beforeAutospacing="1" w:after="100" w:afterAutospacing="1"/>
      <w:jc w:val="right"/>
    </w:pPr>
    <w:rPr>
      <w:rFonts w:ascii="Arial" w:hAnsi="Arial" w:cs="Arial"/>
      <w:lang w:val="en-US"/>
    </w:rPr>
  </w:style>
  <w:style w:type="paragraph" w:customStyle="1" w:styleId="xl95">
    <w:name w:val="xl95"/>
    <w:basedOn w:val="Normal"/>
    <w:rsid w:val="00FD526D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96">
    <w:name w:val="xl96"/>
    <w:basedOn w:val="Normal"/>
    <w:rsid w:val="00FD526D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97">
    <w:name w:val="xl97"/>
    <w:basedOn w:val="Normal"/>
    <w:rsid w:val="00FD526D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98">
    <w:name w:val="xl98"/>
    <w:basedOn w:val="Normal"/>
    <w:rsid w:val="00FD526D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99">
    <w:name w:val="xl99"/>
    <w:basedOn w:val="Normal"/>
    <w:rsid w:val="00FD526D"/>
    <w:pPr>
      <w:spacing w:before="100" w:beforeAutospacing="1" w:after="100" w:afterAutospacing="1"/>
      <w:textAlignment w:val="top"/>
    </w:pPr>
    <w:rPr>
      <w:rFonts w:ascii="Arial" w:hAnsi="Arial" w:cs="Arial"/>
      <w:b/>
      <w:bCs/>
      <w:lang w:val="en-US"/>
    </w:rPr>
  </w:style>
  <w:style w:type="paragraph" w:customStyle="1" w:styleId="xl100">
    <w:name w:val="xl100"/>
    <w:basedOn w:val="Normal"/>
    <w:rsid w:val="00FD526D"/>
    <w:pPr>
      <w:pBdr>
        <w:top w:val="single" w:sz="4" w:space="0" w:color="auto"/>
      </w:pBd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101">
    <w:name w:val="xl101"/>
    <w:basedOn w:val="Normal"/>
    <w:rsid w:val="00FD526D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102">
    <w:name w:val="xl102"/>
    <w:basedOn w:val="Normal"/>
    <w:rsid w:val="00FD526D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103">
    <w:name w:val="xl103"/>
    <w:basedOn w:val="Normal"/>
    <w:rsid w:val="00FD526D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104">
    <w:name w:val="xl104"/>
    <w:basedOn w:val="Normal"/>
    <w:rsid w:val="00FD526D"/>
    <w:pPr>
      <w:spacing w:before="100" w:beforeAutospacing="1" w:after="100" w:afterAutospacing="1"/>
      <w:textAlignment w:val="center"/>
    </w:pPr>
    <w:rPr>
      <w:rFonts w:ascii="Arial" w:hAnsi="Arial" w:cs="Arial"/>
      <w:lang w:val="en-US"/>
    </w:rPr>
  </w:style>
  <w:style w:type="paragraph" w:customStyle="1" w:styleId="xl105">
    <w:name w:val="xl105"/>
    <w:basedOn w:val="Normal"/>
    <w:rsid w:val="00FD526D"/>
    <w:pPr>
      <w:spacing w:before="100" w:beforeAutospacing="1" w:after="100" w:afterAutospacing="1"/>
      <w:textAlignment w:val="center"/>
    </w:pPr>
    <w:rPr>
      <w:rFonts w:ascii="Arial" w:hAnsi="Arial" w:cs="Arial"/>
      <w:b/>
      <w:bCs/>
      <w:lang w:val="en-US"/>
    </w:rPr>
  </w:style>
  <w:style w:type="paragraph" w:customStyle="1" w:styleId="xl106">
    <w:name w:val="xl106"/>
    <w:basedOn w:val="Normal"/>
    <w:rsid w:val="00FD526D"/>
    <w:pPr>
      <w:spacing w:before="100" w:beforeAutospacing="1" w:after="100" w:afterAutospacing="1"/>
      <w:textAlignment w:val="center"/>
    </w:pPr>
    <w:rPr>
      <w:rFonts w:ascii="Arial" w:hAnsi="Arial" w:cs="Arial"/>
      <w:lang w:val="en-US"/>
    </w:rPr>
  </w:style>
  <w:style w:type="paragraph" w:customStyle="1" w:styleId="xl107">
    <w:name w:val="xl107"/>
    <w:basedOn w:val="Normal"/>
    <w:rsid w:val="00FD526D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val="en-US"/>
    </w:rPr>
  </w:style>
  <w:style w:type="paragraph" w:customStyle="1" w:styleId="xl108">
    <w:name w:val="xl108"/>
    <w:basedOn w:val="Normal"/>
    <w:rsid w:val="00FD526D"/>
    <w:pPr>
      <w:pBdr>
        <w:bottom w:val="double" w:sz="6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val="en-US"/>
    </w:rPr>
  </w:style>
  <w:style w:type="paragraph" w:customStyle="1" w:styleId="xl109">
    <w:name w:val="xl109"/>
    <w:basedOn w:val="Normal"/>
    <w:rsid w:val="00FD526D"/>
    <w:pPr>
      <w:spacing w:before="100" w:beforeAutospacing="1" w:after="100" w:afterAutospacing="1"/>
      <w:jc w:val="both"/>
      <w:textAlignment w:val="center"/>
    </w:pPr>
    <w:rPr>
      <w:rFonts w:ascii="Arial" w:hAnsi="Arial" w:cs="Arial"/>
      <w:lang w:val="en-US"/>
    </w:rPr>
  </w:style>
  <w:style w:type="paragraph" w:customStyle="1" w:styleId="xl110">
    <w:name w:val="xl110"/>
    <w:basedOn w:val="Normal"/>
    <w:rsid w:val="00FD526D"/>
    <w:pPr>
      <w:spacing w:before="100" w:beforeAutospacing="1" w:after="100" w:afterAutospacing="1"/>
      <w:jc w:val="both"/>
      <w:textAlignment w:val="top"/>
    </w:pPr>
    <w:rPr>
      <w:rFonts w:ascii="Arial" w:hAnsi="Arial" w:cs="Arial"/>
      <w:lang w:val="en-US"/>
    </w:rPr>
  </w:style>
  <w:style w:type="paragraph" w:customStyle="1" w:styleId="xl111">
    <w:name w:val="xl111"/>
    <w:basedOn w:val="Normal"/>
    <w:rsid w:val="00FD526D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112">
    <w:name w:val="xl112"/>
    <w:basedOn w:val="Normal"/>
    <w:rsid w:val="00FD526D"/>
    <w:pPr>
      <w:spacing w:before="100" w:beforeAutospacing="1" w:after="100" w:afterAutospacing="1"/>
      <w:jc w:val="right"/>
    </w:pPr>
    <w:rPr>
      <w:rFonts w:ascii="Arial" w:hAnsi="Arial" w:cs="Arial"/>
      <w:lang w:val="en-US"/>
    </w:rPr>
  </w:style>
  <w:style w:type="paragraph" w:customStyle="1" w:styleId="xl113">
    <w:name w:val="xl113"/>
    <w:basedOn w:val="Normal"/>
    <w:rsid w:val="00FD526D"/>
    <w:pPr>
      <w:spacing w:before="100" w:beforeAutospacing="1" w:after="100" w:afterAutospacing="1"/>
      <w:jc w:val="right"/>
      <w:textAlignment w:val="center"/>
    </w:pPr>
    <w:rPr>
      <w:rFonts w:ascii="Arial" w:hAnsi="Arial" w:cs="Arial"/>
      <w:lang w:val="en-US"/>
    </w:rPr>
  </w:style>
  <w:style w:type="paragraph" w:customStyle="1" w:styleId="xl114">
    <w:name w:val="xl114"/>
    <w:basedOn w:val="Normal"/>
    <w:rsid w:val="00FD526D"/>
    <w:pPr>
      <w:pBdr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115">
    <w:name w:val="xl115"/>
    <w:basedOn w:val="Normal"/>
    <w:rsid w:val="00FD526D"/>
    <w:pPr>
      <w:pBdr>
        <w:bottom w:val="double" w:sz="6" w:space="0" w:color="auto"/>
      </w:pBd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xl116">
    <w:name w:val="xl116"/>
    <w:basedOn w:val="Normal"/>
    <w:rsid w:val="00FD526D"/>
    <w:pPr>
      <w:spacing w:before="100" w:beforeAutospacing="1" w:after="100" w:afterAutospacing="1"/>
      <w:jc w:val="right"/>
    </w:pPr>
    <w:rPr>
      <w:rFonts w:ascii="Arial" w:hAnsi="Arial" w:cs="Arial"/>
      <w:lang w:val="en-US"/>
    </w:rPr>
  </w:style>
  <w:style w:type="paragraph" w:customStyle="1" w:styleId="xl117">
    <w:name w:val="xl117"/>
    <w:basedOn w:val="Normal"/>
    <w:rsid w:val="00FD526D"/>
    <w:pPr>
      <w:spacing w:before="100" w:beforeAutospacing="1" w:after="100" w:afterAutospacing="1"/>
      <w:textAlignment w:val="top"/>
    </w:pPr>
    <w:rPr>
      <w:rFonts w:ascii="Arial" w:hAnsi="Arial" w:cs="Arial"/>
      <w:lang w:val="en-US"/>
    </w:rPr>
  </w:style>
  <w:style w:type="paragraph" w:customStyle="1" w:styleId="xl118">
    <w:name w:val="xl118"/>
    <w:basedOn w:val="Normal"/>
    <w:rsid w:val="00FD526D"/>
    <w:pPr>
      <w:spacing w:before="100" w:beforeAutospacing="1" w:after="100" w:afterAutospacing="1"/>
      <w:jc w:val="both"/>
      <w:textAlignment w:val="top"/>
    </w:pPr>
    <w:rPr>
      <w:rFonts w:ascii="Arial" w:hAnsi="Arial" w:cs="Arial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30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86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42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40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9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oleObject" Target="embeddings/oleObject1.bin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emf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microsoft.com/office/2007/relationships/stylesWithEffects" Target="stylesWithEffect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Posao\PROSPER\GHV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E8773659FADA4B8DBEE46060D84623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033D48-1379-40DC-9D7F-E40AC327273F}"/>
      </w:docPartPr>
      <w:docPartBody>
        <w:p w:rsidR="00833C76" w:rsidRDefault="00E6357D">
          <w:pPr>
            <w:pStyle w:val="E8773659FADA4B8DBEE46060D846230E"/>
          </w:pPr>
          <w:r w:rsidRPr="00B67DEC">
            <w:rPr>
              <w:rStyle w:val="PlaceholderText"/>
            </w:rPr>
            <w:t>[Company Address]</w:t>
          </w:r>
        </w:p>
      </w:docPartBody>
    </w:docPart>
    <w:docPart>
      <w:docPartPr>
        <w:name w:val="0CBE10482621421CAF0E0469FC9C06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A749A7-D6BE-4D23-8CA4-745FF7961D6F}"/>
      </w:docPartPr>
      <w:docPartBody>
        <w:p w:rsidR="00833C76" w:rsidRDefault="00E6357D">
          <w:pPr>
            <w:pStyle w:val="0CBE10482621421CAF0E0469FC9C069F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CE60C52385C14EEAB149798144B5C38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AD9272-49BC-488A-A665-9D0492369873}"/>
      </w:docPartPr>
      <w:docPartBody>
        <w:p w:rsidR="00833C76" w:rsidRDefault="00E6357D">
          <w:pPr>
            <w:pStyle w:val="CE60C52385C14EEAB149798144B5C388"/>
          </w:pPr>
          <w:r w:rsidRPr="00B67DEC">
            <w:rPr>
              <w:rStyle w:val="PlaceholderText"/>
            </w:rPr>
            <w:t>[Author]</w:t>
          </w:r>
        </w:p>
      </w:docPartBody>
    </w:docPart>
    <w:docPart>
      <w:docPartPr>
        <w:name w:val="BDF1D458C0144A10B37F3541F082CB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A5F61E1-F99C-46DC-A86B-2C6A613E2F71}"/>
      </w:docPartPr>
      <w:docPartBody>
        <w:p w:rsidR="00833C76" w:rsidRDefault="00E6357D">
          <w:pPr>
            <w:pStyle w:val="BDF1D458C0144A10B37F3541F082CB90"/>
          </w:pPr>
          <w:r w:rsidRPr="00B67DEC">
            <w:rPr>
              <w:rStyle w:val="PlaceholderText"/>
            </w:rPr>
            <w:t>[Category]</w:t>
          </w:r>
        </w:p>
      </w:docPartBody>
    </w:docPart>
    <w:docPart>
      <w:docPartPr>
        <w:name w:val="BD9896DBA6B54031A32AD456F7FDC9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2525C1-6FC7-4D53-9A97-BBB0E65E3930}"/>
      </w:docPartPr>
      <w:docPartBody>
        <w:p w:rsidR="00833C76" w:rsidRDefault="00E6357D">
          <w:pPr>
            <w:pStyle w:val="BD9896DBA6B54031A32AD456F7FDC9FA"/>
          </w:pPr>
          <w:r w:rsidRPr="00B67DEC">
            <w:rPr>
              <w:rStyle w:val="PlaceholderText"/>
            </w:rPr>
            <w:t>[Company]</w:t>
          </w:r>
        </w:p>
      </w:docPartBody>
    </w:docPart>
    <w:docPart>
      <w:docPartPr>
        <w:name w:val="0BC89E5585414B3CB7B92D5430A3FAC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788828-9949-44BF-A8C4-E8A63BB12232}"/>
      </w:docPartPr>
      <w:docPartBody>
        <w:p w:rsidR="00833C76" w:rsidRDefault="00E6357D">
          <w:pPr>
            <w:pStyle w:val="0BC89E5585414B3CB7B92D5430A3FACB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18335B8D984C46DC8F204740B2496D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906A69-CB1A-488E-8B75-4F8351F247C4}"/>
      </w:docPartPr>
      <w:docPartBody>
        <w:p w:rsidR="00833C76" w:rsidRDefault="00E6357D">
          <w:pPr>
            <w:pStyle w:val="18335B8D984C46DC8F204740B2496DDF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A32591328318430BAFFE59E9B06936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B79B19-DCD0-45B2-B93C-287F51CA717E}"/>
      </w:docPartPr>
      <w:docPartBody>
        <w:p w:rsidR="00833C76" w:rsidRDefault="00E6357D">
          <w:pPr>
            <w:pStyle w:val="A32591328318430BAFFE59E9B06936A6"/>
          </w:pPr>
          <w:r w:rsidRPr="00B67DEC">
            <w:rPr>
              <w:rStyle w:val="PlaceholderText"/>
            </w:rPr>
            <w:t>[Company Address]</w:t>
          </w:r>
        </w:p>
      </w:docPartBody>
    </w:docPart>
    <w:docPart>
      <w:docPartPr>
        <w:name w:val="6B70F8DB554C43ED98451D72E68504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3F241E8-871C-401C-ABE2-37FE34733899}"/>
      </w:docPartPr>
      <w:docPartBody>
        <w:p w:rsidR="00833C76" w:rsidRDefault="00E6357D">
          <w:pPr>
            <w:pStyle w:val="6B70F8DB554C43ED98451D72E685043E"/>
          </w:pPr>
          <w:r w:rsidRPr="00B67DEC">
            <w:rPr>
              <w:rStyle w:val="PlaceholderText"/>
            </w:rPr>
            <w:t>[Author]</w:t>
          </w:r>
        </w:p>
      </w:docPartBody>
    </w:docPart>
    <w:docPart>
      <w:docPartPr>
        <w:name w:val="ABFCE1B1A83A4D0389CFDFB289AF1F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2D0F2B-1979-4821-AE13-65E2F19AC038}"/>
      </w:docPartPr>
      <w:docPartBody>
        <w:p w:rsidR="00833C76" w:rsidRDefault="00E6357D">
          <w:pPr>
            <w:pStyle w:val="ABFCE1B1A83A4D0389CFDFB289AF1FA3"/>
          </w:pPr>
          <w:r w:rsidRPr="00B67DEC">
            <w:rPr>
              <w:rStyle w:val="PlaceholderText"/>
            </w:rPr>
            <w:t>[Category]</w:t>
          </w:r>
        </w:p>
      </w:docPartBody>
    </w:docPart>
    <w:docPart>
      <w:docPartPr>
        <w:name w:val="34A4D64944304F35B8ED313854DB43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0E4D58-CC7C-40FF-B9E1-DFCE0C742A24}"/>
      </w:docPartPr>
      <w:docPartBody>
        <w:p w:rsidR="00833C76" w:rsidRDefault="00E6357D">
          <w:pPr>
            <w:pStyle w:val="34A4D64944304F35B8ED313854DB4344"/>
          </w:pPr>
          <w:r w:rsidRPr="00B67DEC">
            <w:rPr>
              <w:rStyle w:val="PlaceholderText"/>
            </w:rPr>
            <w:t>[Company]</w:t>
          </w:r>
        </w:p>
      </w:docPartBody>
    </w:docPart>
    <w:docPart>
      <w:docPartPr>
        <w:name w:val="F7A9DE618A12413595DE3002F606F6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970151-837D-4510-91FC-E3652580A061}"/>
      </w:docPartPr>
      <w:docPartBody>
        <w:p w:rsidR="00833C76" w:rsidRDefault="00E6357D">
          <w:pPr>
            <w:pStyle w:val="F7A9DE618A12413595DE3002F606F616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D251403CE11B4D4BA952A93B2C0E1C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720819F-3E3D-4229-A03F-0498D53ED83B}"/>
      </w:docPartPr>
      <w:docPartBody>
        <w:p w:rsidR="00833C76" w:rsidRDefault="00E6357D">
          <w:pPr>
            <w:pStyle w:val="D251403CE11B4D4BA952A93B2C0E1C3F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2366A6ADA87744A690004628C001E5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B41B1EF-8696-4D18-81BC-552C601D7778}"/>
      </w:docPartPr>
      <w:docPartBody>
        <w:p w:rsidR="00833C76" w:rsidRDefault="00E6357D">
          <w:pPr>
            <w:pStyle w:val="2366A6ADA87744A690004628C001E535"/>
          </w:pPr>
          <w:r w:rsidRPr="00B67DEC">
            <w:rPr>
              <w:rStyle w:val="PlaceholderText"/>
            </w:rPr>
            <w:t>[Company Address]</w:t>
          </w:r>
        </w:p>
      </w:docPartBody>
    </w:docPart>
    <w:docPart>
      <w:docPartPr>
        <w:name w:val="780EA989A01D4F319AE00CA5B351E0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1B0F57F-A5FA-4F7E-AA33-8FBE72934A31}"/>
      </w:docPartPr>
      <w:docPartBody>
        <w:p w:rsidR="00833C76" w:rsidRDefault="00E6357D">
          <w:pPr>
            <w:pStyle w:val="780EA989A01D4F319AE00CA5B351E0C0"/>
          </w:pPr>
          <w:r w:rsidRPr="00B67DEC">
            <w:rPr>
              <w:rStyle w:val="PlaceholderText"/>
            </w:rPr>
            <w:t>[Author]</w:t>
          </w:r>
        </w:p>
      </w:docPartBody>
    </w:docPart>
    <w:docPart>
      <w:docPartPr>
        <w:name w:val="462DFF9641584B4B93238C944A3F19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5C0B75-3500-40FE-A710-231F7108FE67}"/>
      </w:docPartPr>
      <w:docPartBody>
        <w:p w:rsidR="00833C76" w:rsidRDefault="00E6357D">
          <w:pPr>
            <w:pStyle w:val="462DFF9641584B4B93238C944A3F191A"/>
          </w:pPr>
          <w:r w:rsidRPr="00B67DEC">
            <w:rPr>
              <w:rStyle w:val="PlaceholderText"/>
            </w:rPr>
            <w:t>[Category]</w:t>
          </w:r>
        </w:p>
      </w:docPartBody>
    </w:docPart>
    <w:docPart>
      <w:docPartPr>
        <w:name w:val="36AE853C89684D9786D70F9A59B344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230A5A-DE36-4784-AF5C-76FBC48A8DA5}"/>
      </w:docPartPr>
      <w:docPartBody>
        <w:p w:rsidR="00833C76" w:rsidRDefault="00E6357D">
          <w:pPr>
            <w:pStyle w:val="36AE853C89684D9786D70F9A59B34421"/>
          </w:pPr>
          <w:r w:rsidRPr="00B67DEC">
            <w:rPr>
              <w:rStyle w:val="PlaceholderText"/>
            </w:rPr>
            <w:t>[Company]</w:t>
          </w:r>
        </w:p>
      </w:docPartBody>
    </w:docPart>
    <w:docPart>
      <w:docPartPr>
        <w:name w:val="0D82D3F79DBE470E931912A04AA455D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58ADC4-A511-48AB-BBFB-F11C843D7782}"/>
      </w:docPartPr>
      <w:docPartBody>
        <w:p w:rsidR="00833C76" w:rsidRDefault="00E6357D">
          <w:pPr>
            <w:pStyle w:val="0D82D3F79DBE470E931912A04AA455D1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3B2A6A39C1FB4280AAF0DDA489907F2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04326E-2936-414A-928F-D006E22F2557}"/>
      </w:docPartPr>
      <w:docPartBody>
        <w:p w:rsidR="00833C76" w:rsidRDefault="00E6357D">
          <w:pPr>
            <w:pStyle w:val="3B2A6A39C1FB4280AAF0DDA489907F2B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8471DCFA0A7E41DCAEC76CBC5F6255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900C60-AB21-4A39-B116-A18C7D977E8B}"/>
      </w:docPartPr>
      <w:docPartBody>
        <w:p w:rsidR="00833C76" w:rsidRDefault="00E6357D">
          <w:pPr>
            <w:pStyle w:val="8471DCFA0A7E41DCAEC76CBC5F62552F"/>
          </w:pPr>
          <w:r w:rsidRPr="00B67DEC">
            <w:rPr>
              <w:rStyle w:val="PlaceholderText"/>
            </w:rPr>
            <w:t>[Company Address]</w:t>
          </w:r>
        </w:p>
      </w:docPartBody>
    </w:docPart>
    <w:docPart>
      <w:docPartPr>
        <w:name w:val="94E2A4C469A54ACCB2B5404C5F8FE3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AFC5EF-2776-445F-ACAA-6430F0191467}"/>
      </w:docPartPr>
      <w:docPartBody>
        <w:p w:rsidR="00833C76" w:rsidRDefault="00E6357D">
          <w:pPr>
            <w:pStyle w:val="94E2A4C469A54ACCB2B5404C5F8FE370"/>
          </w:pPr>
          <w:r w:rsidRPr="00B67DEC">
            <w:rPr>
              <w:rStyle w:val="PlaceholderText"/>
            </w:rPr>
            <w:t>[Author]</w:t>
          </w:r>
        </w:p>
      </w:docPartBody>
    </w:docPart>
    <w:docPart>
      <w:docPartPr>
        <w:name w:val="0B638673B1804553AC9AC37C11F98E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F76C288-D631-4077-8A13-A73CE7F35DED}"/>
      </w:docPartPr>
      <w:docPartBody>
        <w:p w:rsidR="00833C76" w:rsidRDefault="00E6357D">
          <w:pPr>
            <w:pStyle w:val="0B638673B1804553AC9AC37C11F98E09"/>
          </w:pPr>
          <w:r w:rsidRPr="00B67DEC">
            <w:rPr>
              <w:rStyle w:val="PlaceholderText"/>
            </w:rPr>
            <w:t>[Category]</w:t>
          </w:r>
        </w:p>
      </w:docPartBody>
    </w:docPart>
    <w:docPart>
      <w:docPartPr>
        <w:name w:val="E64FE651371C4D9797F6F92196C3DE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7E135D-4185-4BEE-A05E-5DC0993E1B10}"/>
      </w:docPartPr>
      <w:docPartBody>
        <w:p w:rsidR="00833C76" w:rsidRDefault="00E6357D">
          <w:pPr>
            <w:pStyle w:val="E64FE651371C4D9797F6F92196C3DE99"/>
          </w:pPr>
          <w:r w:rsidRPr="00B67DEC">
            <w:rPr>
              <w:rStyle w:val="PlaceholderText"/>
            </w:rPr>
            <w:t>[Company]</w:t>
          </w:r>
        </w:p>
      </w:docPartBody>
    </w:docPart>
    <w:docPart>
      <w:docPartPr>
        <w:name w:val="B81EB4F37AD84E25869E6A50CDAA27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466794-1726-42A8-B87B-31A6231FEA13}"/>
      </w:docPartPr>
      <w:docPartBody>
        <w:p w:rsidR="00833C76" w:rsidRDefault="00E6357D">
          <w:pPr>
            <w:pStyle w:val="B81EB4F37AD84E25869E6A50CDAA2784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7386F3470C994C9FAC80F853D91B01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2B29A3-1172-40FD-8C7E-0E50DC8CCF32}"/>
      </w:docPartPr>
      <w:docPartBody>
        <w:p w:rsidR="00833C76" w:rsidRDefault="00E6357D">
          <w:pPr>
            <w:pStyle w:val="7386F3470C994C9FAC80F853D91B0175"/>
          </w:pPr>
          <w:r w:rsidRPr="00B67DEC">
            <w:rPr>
              <w:rStyle w:val="PlaceholderText"/>
            </w:rPr>
            <w:t>[Abstract]</w:t>
          </w:r>
        </w:p>
      </w:docPartBody>
    </w:docPart>
    <w:docPart>
      <w:docPartPr>
        <w:name w:val="201EDF73DEE94117B659957567A8686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8AC93F-0935-40C1-A735-211BA0D38321}"/>
      </w:docPartPr>
      <w:docPartBody>
        <w:p w:rsidR="00833C76" w:rsidRDefault="00E6357D">
          <w:pPr>
            <w:pStyle w:val="201EDF73DEE94117B659957567A86866"/>
          </w:pPr>
          <w:r w:rsidRPr="00B67DEC">
            <w:rPr>
              <w:rStyle w:val="PlaceholderText"/>
            </w:rPr>
            <w:t>[Company Address]</w:t>
          </w:r>
        </w:p>
      </w:docPartBody>
    </w:docPart>
    <w:docPart>
      <w:docPartPr>
        <w:name w:val="5C0F147C8845461BAEDCC4D6B22660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8EAD71-A6D3-4247-BD37-7791C38DACF8}"/>
      </w:docPartPr>
      <w:docPartBody>
        <w:p w:rsidR="00833C76" w:rsidRDefault="00E6357D">
          <w:pPr>
            <w:pStyle w:val="5C0F147C8845461BAEDCC4D6B22660FF"/>
          </w:pPr>
          <w:r w:rsidRPr="00B67DEC">
            <w:rPr>
              <w:rStyle w:val="PlaceholderText"/>
            </w:rPr>
            <w:t>[Author]</w:t>
          </w:r>
        </w:p>
      </w:docPartBody>
    </w:docPart>
    <w:docPart>
      <w:docPartPr>
        <w:name w:val="CB2FED0DCD434B7592F779E8915524A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743837-05F3-4F25-BCA4-4EF5D0D0BD2B}"/>
      </w:docPartPr>
      <w:docPartBody>
        <w:p w:rsidR="00833C76" w:rsidRDefault="00E6357D">
          <w:pPr>
            <w:pStyle w:val="CB2FED0DCD434B7592F779E8915524AB"/>
          </w:pPr>
          <w:r w:rsidRPr="00B67DEC">
            <w:rPr>
              <w:rStyle w:val="PlaceholderText"/>
            </w:rPr>
            <w:t>[Category]</w:t>
          </w:r>
        </w:p>
      </w:docPartBody>
    </w:docPart>
    <w:docPart>
      <w:docPartPr>
        <w:name w:val="5F70577DCA9C4FF096F7790118CC39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5E1AA31-AE7F-47E5-B361-BBE73020AE22}"/>
      </w:docPartPr>
      <w:docPartBody>
        <w:p w:rsidR="00833C76" w:rsidRDefault="00E6357D">
          <w:pPr>
            <w:pStyle w:val="5F70577DCA9C4FF096F7790118CC3965"/>
          </w:pPr>
          <w:r w:rsidRPr="00B67DEC">
            <w:rPr>
              <w:rStyle w:val="PlaceholderText"/>
            </w:rPr>
            <w:t>[Company]</w:t>
          </w:r>
        </w:p>
      </w:docPartBody>
    </w:docPart>
    <w:docPart>
      <w:docPartPr>
        <w:name w:val="6235EFB106554F39B9AE5B261EFE4D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F29205-0D50-4E68-A85C-015FBB0558C7}"/>
      </w:docPartPr>
      <w:docPartBody>
        <w:p w:rsidR="00833C76" w:rsidRDefault="00E6357D">
          <w:pPr>
            <w:pStyle w:val="6235EFB106554F39B9AE5B261EFE4D8A"/>
          </w:pPr>
          <w:r w:rsidRPr="00B67DEC">
            <w:rPr>
              <w:rStyle w:val="PlaceholderText"/>
            </w:rPr>
            <w:t>[Company]</w:t>
          </w:r>
        </w:p>
      </w:docPartBody>
    </w:docPart>
    <w:docPart>
      <w:docPartPr>
        <w:name w:val="7A8B4B9853A345D0899B6281EDF47E0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963F8E-4D24-4174-8A9F-987B9188A4BA}"/>
      </w:docPartPr>
      <w:docPartBody>
        <w:p w:rsidR="00833C76" w:rsidRDefault="00E6357D">
          <w:pPr>
            <w:pStyle w:val="7A8B4B9853A345D0899B6281EDF47E0F"/>
          </w:pPr>
          <w:r w:rsidRPr="00B67DEC">
            <w:rPr>
              <w:rStyle w:val="PlaceholderText"/>
            </w:rPr>
            <w:t>[Company]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RO_Swiss-Bol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RO_Century_Schoolbk-Bol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E6357D"/>
    <w:rsid w:val="00005302"/>
    <w:rsid w:val="00055FF6"/>
    <w:rsid w:val="00077D18"/>
    <w:rsid w:val="0017757B"/>
    <w:rsid w:val="00411763"/>
    <w:rsid w:val="00556289"/>
    <w:rsid w:val="005B31EC"/>
    <w:rsid w:val="005D56D2"/>
    <w:rsid w:val="005F499B"/>
    <w:rsid w:val="00833C76"/>
    <w:rsid w:val="00962781"/>
    <w:rsid w:val="00BA05E5"/>
    <w:rsid w:val="00DC0AD0"/>
    <w:rsid w:val="00E2548E"/>
    <w:rsid w:val="00E6357D"/>
    <w:rsid w:val="00FF2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3C7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2548E"/>
    <w:rPr>
      <w:color w:val="808080"/>
    </w:rPr>
  </w:style>
  <w:style w:type="paragraph" w:customStyle="1" w:styleId="E8773659FADA4B8DBEE46060D846230E">
    <w:name w:val="E8773659FADA4B8DBEE46060D846230E"/>
    <w:rsid w:val="00833C76"/>
  </w:style>
  <w:style w:type="paragraph" w:customStyle="1" w:styleId="0CBE10482621421CAF0E0469FC9C069F">
    <w:name w:val="0CBE10482621421CAF0E0469FC9C069F"/>
    <w:rsid w:val="00833C76"/>
  </w:style>
  <w:style w:type="paragraph" w:customStyle="1" w:styleId="CE60C52385C14EEAB149798144B5C388">
    <w:name w:val="CE60C52385C14EEAB149798144B5C388"/>
    <w:rsid w:val="00833C76"/>
  </w:style>
  <w:style w:type="paragraph" w:customStyle="1" w:styleId="BDF1D458C0144A10B37F3541F082CB90">
    <w:name w:val="BDF1D458C0144A10B37F3541F082CB90"/>
    <w:rsid w:val="00833C76"/>
  </w:style>
  <w:style w:type="paragraph" w:customStyle="1" w:styleId="BD9896DBA6B54031A32AD456F7FDC9FA">
    <w:name w:val="BD9896DBA6B54031A32AD456F7FDC9FA"/>
    <w:rsid w:val="00833C76"/>
  </w:style>
  <w:style w:type="paragraph" w:customStyle="1" w:styleId="0BC89E5585414B3CB7B92D5430A3FACB">
    <w:name w:val="0BC89E5585414B3CB7B92D5430A3FACB"/>
    <w:rsid w:val="00833C76"/>
  </w:style>
  <w:style w:type="paragraph" w:customStyle="1" w:styleId="18335B8D984C46DC8F204740B2496DDF">
    <w:name w:val="18335B8D984C46DC8F204740B2496DDF"/>
    <w:rsid w:val="00833C76"/>
  </w:style>
  <w:style w:type="paragraph" w:customStyle="1" w:styleId="A32591328318430BAFFE59E9B06936A6">
    <w:name w:val="A32591328318430BAFFE59E9B06936A6"/>
    <w:rsid w:val="00833C76"/>
  </w:style>
  <w:style w:type="paragraph" w:customStyle="1" w:styleId="6B70F8DB554C43ED98451D72E685043E">
    <w:name w:val="6B70F8DB554C43ED98451D72E685043E"/>
    <w:rsid w:val="00833C76"/>
  </w:style>
  <w:style w:type="paragraph" w:customStyle="1" w:styleId="ABFCE1B1A83A4D0389CFDFB289AF1FA3">
    <w:name w:val="ABFCE1B1A83A4D0389CFDFB289AF1FA3"/>
    <w:rsid w:val="00833C76"/>
  </w:style>
  <w:style w:type="paragraph" w:customStyle="1" w:styleId="34A4D64944304F35B8ED313854DB4344">
    <w:name w:val="34A4D64944304F35B8ED313854DB4344"/>
    <w:rsid w:val="00833C76"/>
  </w:style>
  <w:style w:type="paragraph" w:customStyle="1" w:styleId="F7A9DE618A12413595DE3002F606F616">
    <w:name w:val="F7A9DE618A12413595DE3002F606F616"/>
    <w:rsid w:val="00833C76"/>
  </w:style>
  <w:style w:type="paragraph" w:customStyle="1" w:styleId="D251403CE11B4D4BA952A93B2C0E1C3F">
    <w:name w:val="D251403CE11B4D4BA952A93B2C0E1C3F"/>
    <w:rsid w:val="00833C76"/>
  </w:style>
  <w:style w:type="paragraph" w:customStyle="1" w:styleId="2366A6ADA87744A690004628C001E535">
    <w:name w:val="2366A6ADA87744A690004628C001E535"/>
    <w:rsid w:val="00833C76"/>
  </w:style>
  <w:style w:type="paragraph" w:customStyle="1" w:styleId="780EA989A01D4F319AE00CA5B351E0C0">
    <w:name w:val="780EA989A01D4F319AE00CA5B351E0C0"/>
    <w:rsid w:val="00833C76"/>
  </w:style>
  <w:style w:type="paragraph" w:customStyle="1" w:styleId="462DFF9641584B4B93238C944A3F191A">
    <w:name w:val="462DFF9641584B4B93238C944A3F191A"/>
    <w:rsid w:val="00833C76"/>
  </w:style>
  <w:style w:type="paragraph" w:customStyle="1" w:styleId="36AE853C89684D9786D70F9A59B34421">
    <w:name w:val="36AE853C89684D9786D70F9A59B34421"/>
    <w:rsid w:val="00833C76"/>
  </w:style>
  <w:style w:type="paragraph" w:customStyle="1" w:styleId="0D82D3F79DBE470E931912A04AA455D1">
    <w:name w:val="0D82D3F79DBE470E931912A04AA455D1"/>
    <w:rsid w:val="00833C76"/>
  </w:style>
  <w:style w:type="paragraph" w:customStyle="1" w:styleId="3B2A6A39C1FB4280AAF0DDA489907F2B">
    <w:name w:val="3B2A6A39C1FB4280AAF0DDA489907F2B"/>
    <w:rsid w:val="00833C76"/>
  </w:style>
  <w:style w:type="paragraph" w:customStyle="1" w:styleId="8471DCFA0A7E41DCAEC76CBC5F62552F">
    <w:name w:val="8471DCFA0A7E41DCAEC76CBC5F62552F"/>
    <w:rsid w:val="00833C76"/>
  </w:style>
  <w:style w:type="paragraph" w:customStyle="1" w:styleId="94E2A4C469A54ACCB2B5404C5F8FE370">
    <w:name w:val="94E2A4C469A54ACCB2B5404C5F8FE370"/>
    <w:rsid w:val="00833C76"/>
  </w:style>
  <w:style w:type="paragraph" w:customStyle="1" w:styleId="0B638673B1804553AC9AC37C11F98E09">
    <w:name w:val="0B638673B1804553AC9AC37C11F98E09"/>
    <w:rsid w:val="00833C76"/>
  </w:style>
  <w:style w:type="paragraph" w:customStyle="1" w:styleId="E64FE651371C4D9797F6F92196C3DE99">
    <w:name w:val="E64FE651371C4D9797F6F92196C3DE99"/>
    <w:rsid w:val="00833C76"/>
  </w:style>
  <w:style w:type="paragraph" w:customStyle="1" w:styleId="B81EB4F37AD84E25869E6A50CDAA2784">
    <w:name w:val="B81EB4F37AD84E25869E6A50CDAA2784"/>
    <w:rsid w:val="00833C76"/>
  </w:style>
  <w:style w:type="paragraph" w:customStyle="1" w:styleId="7386F3470C994C9FAC80F853D91B0175">
    <w:name w:val="7386F3470C994C9FAC80F853D91B0175"/>
    <w:rsid w:val="00833C76"/>
  </w:style>
  <w:style w:type="paragraph" w:customStyle="1" w:styleId="201EDF73DEE94117B659957567A86866">
    <w:name w:val="201EDF73DEE94117B659957567A86866"/>
    <w:rsid w:val="00833C76"/>
  </w:style>
  <w:style w:type="paragraph" w:customStyle="1" w:styleId="5C0F147C8845461BAEDCC4D6B22660FF">
    <w:name w:val="5C0F147C8845461BAEDCC4D6B22660FF"/>
    <w:rsid w:val="00833C76"/>
  </w:style>
  <w:style w:type="paragraph" w:customStyle="1" w:styleId="CB2FED0DCD434B7592F779E8915524AB">
    <w:name w:val="CB2FED0DCD434B7592F779E8915524AB"/>
    <w:rsid w:val="00833C76"/>
  </w:style>
  <w:style w:type="paragraph" w:customStyle="1" w:styleId="5F70577DCA9C4FF096F7790118CC3965">
    <w:name w:val="5F70577DCA9C4FF096F7790118CC3965"/>
    <w:rsid w:val="00833C76"/>
  </w:style>
  <w:style w:type="paragraph" w:customStyle="1" w:styleId="6235EFB106554F39B9AE5B261EFE4D8A">
    <w:name w:val="6235EFB106554F39B9AE5B261EFE4D8A"/>
    <w:rsid w:val="00833C76"/>
  </w:style>
  <w:style w:type="paragraph" w:customStyle="1" w:styleId="7A8B4B9853A345D0899B6281EDF47E0F">
    <w:name w:val="7A8B4B9853A345D0899B6281EDF47E0F"/>
    <w:rsid w:val="00833C76"/>
  </w:style>
  <w:style w:type="paragraph" w:customStyle="1" w:styleId="269738139087494CA0ABA8DBD8144E2B">
    <w:name w:val="269738139087494CA0ABA8DBD8144E2B"/>
    <w:rsid w:val="00833C76"/>
  </w:style>
  <w:style w:type="paragraph" w:customStyle="1" w:styleId="C44EC95067AA4F56A4051D9FC99D94AD">
    <w:name w:val="C44EC95067AA4F56A4051D9FC99D94AD"/>
    <w:rsid w:val="00E2548E"/>
    <w:rPr>
      <w:lang w:val="en-US" w:eastAsia="en-US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08-05/18 GHV</Abstract>
  <CompanyAddress>04/18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7ECA730-2ABB-419B-8756-E1671E24A4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GHV</Template>
  <TotalTime>1097</TotalTime>
  <Pages>27</Pages>
  <Words>4533</Words>
  <Characters>25839</Characters>
  <Application>Microsoft Office Word</Application>
  <DocSecurity>0</DocSecurity>
  <Lines>215</Lines>
  <Paragraphs>60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naslovne starne</vt:lpstr>
      <vt:lpstr>naslovne starne</vt:lpstr>
    </vt:vector>
  </TitlesOfParts>
  <Company>svibanj 2018.</Company>
  <LinksUpToDate>false</LinksUpToDate>
  <CharactersWithSpaces>30312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naslovne starne</dc:title>
  <dc:creator>DJEČJI VRTIĆ – Put na more /Adaptacija/ čest.zgr. 92/7 na čest.zem. 836/1, 836/2, 836/3, 835/1, 835/2 i 836/4 sve k.o. Mokošica</dc:creator>
  <cp:lastModifiedBy>Luky</cp:lastModifiedBy>
  <cp:revision>25</cp:revision>
  <cp:lastPrinted>2018-05-29T11:12:00Z</cp:lastPrinted>
  <dcterms:created xsi:type="dcterms:W3CDTF">2017-11-17T08:10:00Z</dcterms:created>
  <dcterms:modified xsi:type="dcterms:W3CDTF">2018-05-31T10:03:00Z</dcterms:modified>
  <cp:category>GRAD DUBROVNIK, OIB: 21712494719, Pred Dvorom 1 20000 Dubrovnik</cp:category>
</cp:coreProperties>
</file>